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5960B" w14:textId="77777777" w:rsidR="008E7FAA" w:rsidRPr="008E7FAA" w:rsidRDefault="008E7FAA" w:rsidP="008E7FAA">
      <w:pPr>
        <w:pStyle w:val="Header2"/>
      </w:pPr>
      <w:r w:rsidRPr="008E7FAA">
        <w:rPr>
          <w:rStyle w:val="normaltextrun1"/>
        </w:rPr>
        <w:t>READING</w:t>
      </w:r>
      <w:r w:rsidRPr="008E7FAA">
        <w:rPr>
          <w:rStyle w:val="eop"/>
        </w:rPr>
        <w:t> </w:t>
      </w:r>
    </w:p>
    <w:p w14:paraId="77BA1A4E" w14:textId="26CE2171" w:rsidR="008E7FAA" w:rsidRPr="008E7FAA" w:rsidRDefault="008E7FAA" w:rsidP="00797117">
      <w:pPr>
        <w:pStyle w:val="Rubric"/>
        <w:spacing w:after="160"/>
      </w:pPr>
      <w:r w:rsidRPr="008E7FAA">
        <w:rPr>
          <w:rStyle w:val="normaltextrun1"/>
        </w:rPr>
        <w:t>1</w:t>
      </w:r>
      <w:r w:rsidR="00797117">
        <w:rPr>
          <w:rStyle w:val="normaltextrun1"/>
        </w:rPr>
        <w:tab/>
      </w:r>
      <w:r w:rsidRPr="008E7FAA">
        <w:rPr>
          <w:rStyle w:val="normaltextrun1"/>
        </w:rPr>
        <w:t>Read the article. Match the missing parts (1–7) with the phrases (A–H). </w:t>
      </w:r>
      <w:r w:rsidRPr="008E7FAA">
        <w:rPr>
          <w:rStyle w:val="eop"/>
        </w:rPr>
        <w:t> </w:t>
      </w:r>
    </w:p>
    <w:p w14:paraId="39901B59" w14:textId="0E4CEF1E" w:rsidR="008E7FAA" w:rsidRPr="00F95A9B" w:rsidRDefault="008E7FAA" w:rsidP="00F95A9B">
      <w:pPr>
        <w:pStyle w:val="readingtext"/>
        <w:spacing w:line="276" w:lineRule="auto"/>
        <w:rPr>
          <w:sz w:val="18"/>
        </w:rPr>
      </w:pPr>
      <w:r w:rsidRPr="00F95A9B">
        <w:rPr>
          <w:rStyle w:val="normaltextrun1"/>
          <w:sz w:val="18"/>
        </w:rPr>
        <w:t xml:space="preserve">A group of young people </w:t>
      </w:r>
      <w:r w:rsidR="00A7348C">
        <w:rPr>
          <w:rStyle w:val="normaltextrun1"/>
          <w:sz w:val="18"/>
        </w:rPr>
        <w:t>was</w:t>
      </w:r>
      <w:r w:rsidR="00A7348C" w:rsidRPr="00F95A9B">
        <w:rPr>
          <w:rStyle w:val="normaltextrun1"/>
          <w:sz w:val="18"/>
        </w:rPr>
        <w:t xml:space="preserve"> </w:t>
      </w:r>
      <w:r w:rsidRPr="00F95A9B">
        <w:rPr>
          <w:rStyle w:val="normaltextrun1"/>
          <w:sz w:val="18"/>
        </w:rPr>
        <w:t>doing a class project at Harvard University when they thought about inventing something to create cheap, clean electricity</w:t>
      </w:r>
      <w:r w:rsidR="00251764" w:rsidRPr="00F95A9B">
        <w:rPr>
          <w:rStyle w:val="normaltextrun1"/>
          <w:sz w:val="18"/>
        </w:rPr>
        <w:t xml:space="preserve"> </w:t>
      </w:r>
      <w:r w:rsidR="00663331" w:rsidRPr="007478AC">
        <w:rPr>
          <w:rStyle w:val="normaltextrun1"/>
          <w:sz w:val="18"/>
          <w:vertAlign w:val="superscript"/>
        </w:rPr>
        <w:t>0</w:t>
      </w:r>
      <w:r w:rsidR="00251764" w:rsidRPr="00F95A9B">
        <w:rPr>
          <w:rStyle w:val="normaltextrun1"/>
          <w:sz w:val="18"/>
        </w:rPr>
        <w:t>____________</w:t>
      </w:r>
      <w:r w:rsidRPr="00F95A9B">
        <w:rPr>
          <w:rStyle w:val="contextualspellingandgrammarerror"/>
          <w:sz w:val="18"/>
        </w:rPr>
        <w:t>.</w:t>
      </w:r>
      <w:r w:rsidRPr="00F95A9B">
        <w:rPr>
          <w:rStyle w:val="normaltextrun1"/>
          <w:sz w:val="18"/>
        </w:rPr>
        <w:t> </w:t>
      </w:r>
      <w:r w:rsidRPr="00F95A9B">
        <w:rPr>
          <w:rStyle w:val="eop"/>
          <w:sz w:val="18"/>
        </w:rPr>
        <w:t> </w:t>
      </w:r>
    </w:p>
    <w:p w14:paraId="6875E64B" w14:textId="5530EA97" w:rsidR="008E7FAA" w:rsidRPr="00F95A9B" w:rsidRDefault="008E7FAA" w:rsidP="00F95A9B">
      <w:pPr>
        <w:pStyle w:val="readingtext"/>
        <w:spacing w:line="276" w:lineRule="auto"/>
        <w:rPr>
          <w:sz w:val="18"/>
        </w:rPr>
      </w:pPr>
      <w:r w:rsidRPr="00F95A9B">
        <w:rPr>
          <w:rStyle w:val="normaltextrun1"/>
          <w:sz w:val="18"/>
        </w:rPr>
        <w:t>There are many parts of the world </w:t>
      </w:r>
      <w:r w:rsidR="00663331" w:rsidRPr="007478AC">
        <w:rPr>
          <w:rStyle w:val="normaltextrun1"/>
          <w:sz w:val="18"/>
          <w:vertAlign w:val="superscript"/>
        </w:rPr>
        <w:t>1</w:t>
      </w:r>
      <w:r w:rsidR="00251764" w:rsidRPr="00F95A9B">
        <w:rPr>
          <w:rStyle w:val="normaltextrun1"/>
          <w:sz w:val="18"/>
        </w:rPr>
        <w:t>____________</w:t>
      </w:r>
      <w:r w:rsidRPr="00F95A9B">
        <w:rPr>
          <w:rStyle w:val="contextualspellingandgrammarerror"/>
          <w:sz w:val="18"/>
        </w:rPr>
        <w:t>.</w:t>
      </w:r>
      <w:r w:rsidRPr="00F95A9B">
        <w:rPr>
          <w:rStyle w:val="normaltextrun1"/>
          <w:sz w:val="18"/>
        </w:rPr>
        <w:t xml:space="preserve"> Around 1.3 billion people </w:t>
      </w:r>
      <w:r w:rsidR="00DC550E">
        <w:rPr>
          <w:rStyle w:val="normaltextrun1"/>
          <w:sz w:val="18"/>
        </w:rPr>
        <w:t>don’t have</w:t>
      </w:r>
      <w:r w:rsidRPr="00F95A9B">
        <w:rPr>
          <w:rStyle w:val="normaltextrun1"/>
          <w:sz w:val="18"/>
        </w:rPr>
        <w:t xml:space="preserve"> light when </w:t>
      </w:r>
      <w:r w:rsidR="00663331" w:rsidRPr="007478AC">
        <w:rPr>
          <w:rStyle w:val="normaltextrun1"/>
          <w:sz w:val="18"/>
          <w:vertAlign w:val="superscript"/>
        </w:rPr>
        <w:t>2</w:t>
      </w:r>
      <w:r w:rsidR="00251764" w:rsidRPr="00F95A9B">
        <w:rPr>
          <w:rStyle w:val="normaltextrun1"/>
          <w:sz w:val="18"/>
        </w:rPr>
        <w:t>____________</w:t>
      </w:r>
      <w:r w:rsidRPr="00F95A9B">
        <w:rPr>
          <w:rStyle w:val="contextualspellingandgrammarerror"/>
          <w:sz w:val="18"/>
        </w:rPr>
        <w:t>.</w:t>
      </w:r>
      <w:r w:rsidRPr="00F95A9B">
        <w:rPr>
          <w:rStyle w:val="normaltextrun1"/>
          <w:sz w:val="18"/>
        </w:rPr>
        <w:t xml:space="preserve"> Many of these people are in South Asian and African countries. In some parts of Africa, 70% of people </w:t>
      </w:r>
      <w:r w:rsidR="00DC550E">
        <w:rPr>
          <w:rStyle w:val="normaltextrun1"/>
          <w:sz w:val="18"/>
        </w:rPr>
        <w:t>don’t have</w:t>
      </w:r>
      <w:r w:rsidRPr="00F95A9B">
        <w:rPr>
          <w:rStyle w:val="normaltextrun1"/>
          <w:sz w:val="18"/>
        </w:rPr>
        <w:t xml:space="preserve"> electricity. They </w:t>
      </w:r>
      <w:proofErr w:type="gramStart"/>
      <w:r w:rsidRPr="00F95A9B">
        <w:rPr>
          <w:rStyle w:val="advancedproofingissue"/>
          <w:sz w:val="18"/>
        </w:rPr>
        <w:t>have to</w:t>
      </w:r>
      <w:proofErr w:type="gramEnd"/>
      <w:r w:rsidRPr="00F95A9B">
        <w:rPr>
          <w:rStyle w:val="normaltextrun1"/>
          <w:sz w:val="18"/>
        </w:rPr>
        <w:t xml:space="preserve"> use oil or wood to make light, and this isn’t always cheap or easy. Otherwise, everything </w:t>
      </w:r>
      <w:proofErr w:type="gramStart"/>
      <w:r w:rsidRPr="00F95A9B">
        <w:rPr>
          <w:rStyle w:val="advancedproofingissue"/>
          <w:sz w:val="18"/>
        </w:rPr>
        <w:t>has to</w:t>
      </w:r>
      <w:proofErr w:type="gramEnd"/>
      <w:r w:rsidRPr="00F95A9B">
        <w:rPr>
          <w:rStyle w:val="normaltextrun1"/>
          <w:sz w:val="18"/>
        </w:rPr>
        <w:t xml:space="preserve"> stop when it gets dark. This is a problem because</w:t>
      </w:r>
      <w:r w:rsidR="00CD6485">
        <w:rPr>
          <w:rStyle w:val="normaltextrun1"/>
          <w:sz w:val="18"/>
        </w:rPr>
        <w:t xml:space="preserve"> </w:t>
      </w:r>
      <w:r w:rsidRPr="00F95A9B">
        <w:rPr>
          <w:rStyle w:val="normaltextrun1"/>
          <w:sz w:val="18"/>
        </w:rPr>
        <w:t>children can’t study, read</w:t>
      </w:r>
      <w:r w:rsidR="00DC550E">
        <w:rPr>
          <w:rStyle w:val="normaltextrun1"/>
          <w:sz w:val="18"/>
        </w:rPr>
        <w:t>,</w:t>
      </w:r>
      <w:r w:rsidRPr="00F95A9B">
        <w:rPr>
          <w:rStyle w:val="normaltextrun1"/>
          <w:sz w:val="18"/>
        </w:rPr>
        <w:t xml:space="preserve"> or write with no light. </w:t>
      </w:r>
      <w:r w:rsidRPr="00F95A9B">
        <w:rPr>
          <w:rStyle w:val="eop"/>
          <w:sz w:val="18"/>
        </w:rPr>
        <w:t> </w:t>
      </w:r>
    </w:p>
    <w:p w14:paraId="0E10B799" w14:textId="50A48383" w:rsidR="008E7FAA" w:rsidRPr="00F95A9B" w:rsidRDefault="008E7FAA" w:rsidP="00F95A9B">
      <w:pPr>
        <w:pStyle w:val="readingtext"/>
        <w:spacing w:line="276" w:lineRule="auto"/>
        <w:rPr>
          <w:sz w:val="18"/>
        </w:rPr>
      </w:pPr>
      <w:r w:rsidRPr="00F95A9B">
        <w:rPr>
          <w:rStyle w:val="normaltextrun1"/>
          <w:sz w:val="18"/>
        </w:rPr>
        <w:t xml:space="preserve">The students at Harvard started thinking. They wanted to make something to help young children living in parts of the world where people </w:t>
      </w:r>
      <w:r w:rsidR="00DC550E">
        <w:rPr>
          <w:rStyle w:val="normaltextrun1"/>
          <w:sz w:val="18"/>
        </w:rPr>
        <w:t>don’t have</w:t>
      </w:r>
      <w:r w:rsidRPr="00F95A9B">
        <w:rPr>
          <w:rStyle w:val="normaltextrun1"/>
          <w:sz w:val="18"/>
        </w:rPr>
        <w:t xml:space="preserve"> electricity. They thought some more. What do children </w:t>
      </w:r>
      <w:r w:rsidR="00663331" w:rsidRPr="007478AC">
        <w:rPr>
          <w:rStyle w:val="normaltextrun1"/>
          <w:sz w:val="18"/>
          <w:vertAlign w:val="superscript"/>
        </w:rPr>
        <w:t>3</w:t>
      </w:r>
      <w:r w:rsidR="00251764" w:rsidRPr="00F95A9B">
        <w:rPr>
          <w:rStyle w:val="normaltextrun1"/>
          <w:sz w:val="18"/>
        </w:rPr>
        <w:t>____________</w:t>
      </w:r>
      <w:r w:rsidRPr="00F95A9B">
        <w:rPr>
          <w:rStyle w:val="contextualspellingandgrammarerror"/>
          <w:sz w:val="18"/>
        </w:rPr>
        <w:t>?</w:t>
      </w:r>
      <w:r w:rsidRPr="00F95A9B">
        <w:rPr>
          <w:rStyle w:val="normaltextrun1"/>
          <w:sz w:val="18"/>
        </w:rPr>
        <w:t xml:space="preserve"> They had a great idea – a </w:t>
      </w:r>
      <w:r w:rsidR="00DC550E">
        <w:rPr>
          <w:rStyle w:val="normaltextrun1"/>
          <w:sz w:val="18"/>
        </w:rPr>
        <w:t>soccer ball</w:t>
      </w:r>
      <w:r w:rsidRPr="00F95A9B">
        <w:rPr>
          <w:rStyle w:val="normaltextrun1"/>
          <w:sz w:val="18"/>
        </w:rPr>
        <w:t>! </w:t>
      </w:r>
      <w:r w:rsidRPr="00F95A9B">
        <w:rPr>
          <w:rStyle w:val="eop"/>
          <w:sz w:val="18"/>
        </w:rPr>
        <w:t> </w:t>
      </w:r>
    </w:p>
    <w:p w14:paraId="32600EB9" w14:textId="4CDF82AE" w:rsidR="008E7FAA" w:rsidRPr="00F95A9B" w:rsidRDefault="008E7FAA" w:rsidP="00F95A9B">
      <w:pPr>
        <w:pStyle w:val="readingtext"/>
        <w:spacing w:line="276" w:lineRule="auto"/>
        <w:rPr>
          <w:sz w:val="18"/>
        </w:rPr>
      </w:pPr>
      <w:r w:rsidRPr="00F95A9B">
        <w:rPr>
          <w:rStyle w:val="normaltextrun1"/>
          <w:sz w:val="18"/>
        </w:rPr>
        <w:t xml:space="preserve">The students invented a special type of </w:t>
      </w:r>
      <w:r w:rsidR="00DC550E">
        <w:rPr>
          <w:rStyle w:val="normaltextrun1"/>
          <w:sz w:val="18"/>
        </w:rPr>
        <w:t>soccer ball</w:t>
      </w:r>
      <w:r w:rsidR="00DC550E" w:rsidRPr="00F95A9B">
        <w:rPr>
          <w:rStyle w:val="normaltextrun1"/>
          <w:sz w:val="18"/>
        </w:rPr>
        <w:t xml:space="preserve"> </w:t>
      </w:r>
      <w:r w:rsidRPr="00F95A9B">
        <w:rPr>
          <w:rStyle w:val="normaltextrun1"/>
          <w:sz w:val="18"/>
        </w:rPr>
        <w:t xml:space="preserve">that </w:t>
      </w:r>
      <w:r w:rsidR="00663331" w:rsidRPr="007478AC">
        <w:rPr>
          <w:rStyle w:val="normaltextrun1"/>
          <w:sz w:val="18"/>
          <w:vertAlign w:val="superscript"/>
        </w:rPr>
        <w:t>4</w:t>
      </w:r>
      <w:r w:rsidR="00251764" w:rsidRPr="00F95A9B">
        <w:rPr>
          <w:rStyle w:val="normaltextrun1"/>
          <w:sz w:val="18"/>
        </w:rPr>
        <w:t>____________</w:t>
      </w:r>
      <w:r w:rsidRPr="00F95A9B">
        <w:rPr>
          <w:rStyle w:val="normaltextrun1"/>
          <w:sz w:val="18"/>
        </w:rPr>
        <w:t xml:space="preserve">. Inside the ball, they put a small machine. While the ball is moving, the machine inside creates electricity and keeps it in a battery. People </w:t>
      </w:r>
      <w:proofErr w:type="gramStart"/>
      <w:r w:rsidRPr="00F95A9B">
        <w:rPr>
          <w:rStyle w:val="normaltextrun1"/>
          <w:sz w:val="18"/>
        </w:rPr>
        <w:t>have to</w:t>
      </w:r>
      <w:proofErr w:type="gramEnd"/>
      <w:r w:rsidRPr="00F95A9B">
        <w:rPr>
          <w:rStyle w:val="normaltextrun1"/>
          <w:sz w:val="18"/>
        </w:rPr>
        <w:t xml:space="preserve"> play with the ball for </w:t>
      </w:r>
      <w:r w:rsidR="00663331" w:rsidRPr="007478AC">
        <w:rPr>
          <w:rStyle w:val="normaltextrun1"/>
          <w:sz w:val="18"/>
          <w:vertAlign w:val="superscript"/>
        </w:rPr>
        <w:t>5</w:t>
      </w:r>
      <w:r w:rsidR="00251764" w:rsidRPr="00F95A9B">
        <w:rPr>
          <w:rStyle w:val="normaltextrun1"/>
          <w:sz w:val="18"/>
        </w:rPr>
        <w:t>__________</w:t>
      </w:r>
      <w:r w:rsidRPr="00F95A9B">
        <w:rPr>
          <w:rStyle w:val="contextualspellingandgrammarerror"/>
          <w:sz w:val="18"/>
        </w:rPr>
        <w:t>.</w:t>
      </w:r>
      <w:r w:rsidRPr="00F95A9B">
        <w:rPr>
          <w:rStyle w:val="normaltextrun1"/>
          <w:sz w:val="18"/>
        </w:rPr>
        <w:t xml:space="preserve"> Then, it has enough electricity to power a lamp or </w:t>
      </w:r>
      <w:r w:rsidR="00DC550E">
        <w:rPr>
          <w:rStyle w:val="normaltextrun1"/>
          <w:sz w:val="18"/>
        </w:rPr>
        <w:t>flashlight</w:t>
      </w:r>
      <w:r w:rsidR="00DC550E" w:rsidRPr="00F95A9B">
        <w:rPr>
          <w:rStyle w:val="normaltextrun1"/>
          <w:sz w:val="18"/>
        </w:rPr>
        <w:t xml:space="preserve"> </w:t>
      </w:r>
      <w:r w:rsidRPr="00F95A9B">
        <w:rPr>
          <w:rStyle w:val="normaltextrun1"/>
          <w:sz w:val="18"/>
        </w:rPr>
        <w:t>for three hours. </w:t>
      </w:r>
      <w:r w:rsidRPr="00F95A9B">
        <w:rPr>
          <w:rStyle w:val="eop"/>
          <w:sz w:val="18"/>
        </w:rPr>
        <w:t> </w:t>
      </w:r>
    </w:p>
    <w:p w14:paraId="2A219425" w14:textId="35A53D88" w:rsidR="008E7FAA" w:rsidRPr="00F95A9B" w:rsidRDefault="008E7FAA" w:rsidP="00DC550E">
      <w:pPr>
        <w:pStyle w:val="readingtext"/>
        <w:spacing w:line="276" w:lineRule="auto"/>
        <w:rPr>
          <w:sz w:val="18"/>
        </w:rPr>
      </w:pPr>
      <w:r w:rsidRPr="00F95A9B">
        <w:rPr>
          <w:rStyle w:val="normaltextrun1"/>
          <w:sz w:val="18"/>
        </w:rPr>
        <w:t xml:space="preserve">The </w:t>
      </w:r>
      <w:r w:rsidR="00DC550E">
        <w:rPr>
          <w:rStyle w:val="normaltextrun1"/>
          <w:sz w:val="18"/>
        </w:rPr>
        <w:t>soccer ball</w:t>
      </w:r>
      <w:r w:rsidRPr="00F95A9B">
        <w:rPr>
          <w:rStyle w:val="normaltextrun1"/>
          <w:sz w:val="18"/>
        </w:rPr>
        <w:t xml:space="preserve"> is a great idea because children can carry it everywhere, and they </w:t>
      </w:r>
      <w:r w:rsidR="00663331" w:rsidRPr="007478AC">
        <w:rPr>
          <w:rStyle w:val="normaltextrun1"/>
          <w:sz w:val="18"/>
          <w:vertAlign w:val="superscript"/>
        </w:rPr>
        <w:t>6</w:t>
      </w:r>
      <w:r w:rsidR="00251764" w:rsidRPr="00F95A9B">
        <w:rPr>
          <w:rStyle w:val="normaltextrun1"/>
          <w:sz w:val="18"/>
        </w:rPr>
        <w:t>____________</w:t>
      </w:r>
      <w:r w:rsidRPr="00F95A9B">
        <w:rPr>
          <w:rStyle w:val="contextualspellingandgrammarerror"/>
          <w:sz w:val="18"/>
        </w:rPr>
        <w:t>.</w:t>
      </w:r>
      <w:r w:rsidRPr="00F95A9B">
        <w:rPr>
          <w:rStyle w:val="normaltextrun1"/>
          <w:sz w:val="18"/>
        </w:rPr>
        <w:t> </w:t>
      </w:r>
      <w:r w:rsidRPr="00F95A9B">
        <w:rPr>
          <w:rStyle w:val="eop"/>
          <w:sz w:val="18"/>
        </w:rPr>
        <w:t> </w:t>
      </w:r>
    </w:p>
    <w:p w14:paraId="653D071C" w14:textId="1F364899" w:rsidR="009B40F6" w:rsidRDefault="008E7FAA" w:rsidP="00F95A9B">
      <w:pPr>
        <w:pStyle w:val="readingtext"/>
        <w:spacing w:line="276" w:lineRule="auto"/>
        <w:rPr>
          <w:rStyle w:val="eop"/>
          <w:sz w:val="18"/>
        </w:rPr>
        <w:sectPr w:rsidR="009B40F6" w:rsidSect="008E7FAA">
          <w:headerReference w:type="default" r:id="rId11"/>
          <w:footerReference w:type="default" r:id="rId12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F95A9B">
        <w:rPr>
          <w:rStyle w:val="normaltextrun1"/>
          <w:sz w:val="18"/>
        </w:rPr>
        <w:t>In the future, there might be many other clever inventions like this to create electricity. And more and more young inventors will find ways to </w:t>
      </w:r>
      <w:r w:rsidR="00663331" w:rsidRPr="007478AC">
        <w:rPr>
          <w:rStyle w:val="normaltextrun1"/>
          <w:sz w:val="18"/>
          <w:vertAlign w:val="superscript"/>
        </w:rPr>
        <w:t>7</w:t>
      </w:r>
      <w:r w:rsidR="00251764" w:rsidRPr="00F95A9B">
        <w:rPr>
          <w:rStyle w:val="normaltextrun1"/>
          <w:sz w:val="18"/>
        </w:rPr>
        <w:t>____________</w:t>
      </w:r>
      <w:r w:rsidRPr="00F95A9B">
        <w:rPr>
          <w:rStyle w:val="contextualspellingandgrammarerror"/>
          <w:sz w:val="18"/>
        </w:rPr>
        <w:t>.</w:t>
      </w:r>
      <w:r w:rsidRPr="00F95A9B">
        <w:rPr>
          <w:rStyle w:val="eop"/>
          <w:sz w:val="18"/>
        </w:rPr>
        <w:t> </w:t>
      </w:r>
    </w:p>
    <w:p w14:paraId="7146BBCC" w14:textId="77777777" w:rsidR="008E7FAA" w:rsidRDefault="008E7FAA" w:rsidP="00F95A9B">
      <w:pPr>
        <w:tabs>
          <w:tab w:val="left" w:pos="2977"/>
        </w:tabs>
        <w:ind w:left="284" w:hanging="284"/>
        <w:rPr>
          <w:lang w:val="en-US"/>
        </w:rPr>
      </w:pPr>
      <w:r>
        <w:rPr>
          <w:rStyle w:val="spellingerror"/>
          <w:szCs w:val="20"/>
        </w:rPr>
        <w:t>A</w:t>
      </w:r>
      <w:r w:rsidR="00251764">
        <w:rPr>
          <w:rStyle w:val="spellingerror"/>
          <w:szCs w:val="20"/>
        </w:rPr>
        <w:t xml:space="preserve"> </w:t>
      </w:r>
      <w:r w:rsidR="001B5DE0">
        <w:rPr>
          <w:rStyle w:val="spellingerror"/>
          <w:szCs w:val="20"/>
        </w:rPr>
        <w:tab/>
      </w:r>
      <w:r>
        <w:rPr>
          <w:rStyle w:val="spellingerror"/>
          <w:szCs w:val="20"/>
        </w:rPr>
        <w:t>where</w:t>
      </w:r>
      <w:r>
        <w:rPr>
          <w:rStyle w:val="normaltextrun1"/>
          <w:szCs w:val="20"/>
        </w:rPr>
        <w:t xml:space="preserve"> people live without </w:t>
      </w:r>
      <w:proofErr w:type="gramStart"/>
      <w:r>
        <w:rPr>
          <w:rStyle w:val="normaltextrun1"/>
          <w:szCs w:val="20"/>
        </w:rPr>
        <w:t>electricity </w:t>
      </w:r>
      <w:r>
        <w:rPr>
          <w:rStyle w:val="eop"/>
          <w:szCs w:val="20"/>
          <w:lang w:val="en-US"/>
        </w:rPr>
        <w:t> </w:t>
      </w:r>
      <w:r w:rsidR="00F95A9B">
        <w:rPr>
          <w:rStyle w:val="eop"/>
          <w:szCs w:val="20"/>
          <w:lang w:val="en-US"/>
        </w:rPr>
        <w:tab/>
      </w:r>
      <w:proofErr w:type="gramEnd"/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</w:p>
    <w:p w14:paraId="419F8043" w14:textId="77777777" w:rsidR="008E7FAA" w:rsidRDefault="008E7FAA" w:rsidP="001B5DE0">
      <w:pPr>
        <w:tabs>
          <w:tab w:val="left" w:pos="2977"/>
        </w:tabs>
        <w:ind w:left="284" w:hanging="284"/>
        <w:rPr>
          <w:lang w:val="en-US"/>
        </w:rPr>
      </w:pPr>
      <w:r>
        <w:rPr>
          <w:rStyle w:val="normaltextrun1"/>
          <w:szCs w:val="20"/>
        </w:rPr>
        <w:t xml:space="preserve">B </w:t>
      </w:r>
      <w:r w:rsidR="001B5DE0">
        <w:rPr>
          <w:rStyle w:val="normaltextrun1"/>
          <w:szCs w:val="20"/>
        </w:rPr>
        <w:tab/>
      </w:r>
      <w:r>
        <w:rPr>
          <w:rStyle w:val="normaltextrun1"/>
          <w:szCs w:val="20"/>
        </w:rPr>
        <w:t xml:space="preserve">can make </w:t>
      </w:r>
      <w:proofErr w:type="gramStart"/>
      <w:r>
        <w:rPr>
          <w:rStyle w:val="normaltextrun1"/>
          <w:szCs w:val="20"/>
        </w:rPr>
        <w:t>electricity </w:t>
      </w:r>
      <w:r>
        <w:rPr>
          <w:rStyle w:val="eop"/>
          <w:szCs w:val="20"/>
          <w:lang w:val="en-US"/>
        </w:rPr>
        <w:t> </w:t>
      </w:r>
      <w:r w:rsidR="00251764">
        <w:rPr>
          <w:rStyle w:val="eop"/>
          <w:szCs w:val="20"/>
          <w:lang w:val="en-US"/>
        </w:rPr>
        <w:tab/>
      </w:r>
      <w:proofErr w:type="gramEnd"/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</w:p>
    <w:p w14:paraId="1F086D9F" w14:textId="77777777" w:rsidR="008E7FAA" w:rsidRDefault="008E7FAA" w:rsidP="001B5DE0">
      <w:pPr>
        <w:tabs>
          <w:tab w:val="left" w:pos="2977"/>
        </w:tabs>
        <w:ind w:left="284" w:hanging="284"/>
        <w:rPr>
          <w:lang w:val="en-US"/>
        </w:rPr>
      </w:pPr>
      <w:r>
        <w:rPr>
          <w:rStyle w:val="normaltextrun1"/>
          <w:szCs w:val="20"/>
        </w:rPr>
        <w:t xml:space="preserve">C </w:t>
      </w:r>
      <w:r w:rsidR="001B5DE0">
        <w:rPr>
          <w:rStyle w:val="normaltextrun1"/>
          <w:szCs w:val="20"/>
        </w:rPr>
        <w:tab/>
      </w:r>
      <w:r>
        <w:rPr>
          <w:rStyle w:val="normaltextrun1"/>
          <w:szCs w:val="20"/>
        </w:rPr>
        <w:t xml:space="preserve">solve the world’s </w:t>
      </w:r>
      <w:proofErr w:type="gramStart"/>
      <w:r>
        <w:rPr>
          <w:rStyle w:val="normaltextrun1"/>
          <w:szCs w:val="20"/>
        </w:rPr>
        <w:t>problems </w:t>
      </w:r>
      <w:r>
        <w:rPr>
          <w:rStyle w:val="eop"/>
          <w:szCs w:val="20"/>
          <w:lang w:val="en-US"/>
        </w:rPr>
        <w:t> </w:t>
      </w:r>
      <w:r w:rsidR="00251764">
        <w:rPr>
          <w:rStyle w:val="eop"/>
          <w:szCs w:val="20"/>
          <w:lang w:val="en-US"/>
        </w:rPr>
        <w:tab/>
      </w:r>
      <w:proofErr w:type="gramEnd"/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</w:p>
    <w:p w14:paraId="21623A17" w14:textId="77777777" w:rsidR="008E7FAA" w:rsidRDefault="008E7FAA" w:rsidP="009B40F6">
      <w:pPr>
        <w:tabs>
          <w:tab w:val="left" w:pos="2977"/>
        </w:tabs>
        <w:spacing w:before="160"/>
        <w:ind w:left="284" w:hanging="284"/>
        <w:rPr>
          <w:lang w:val="en-US"/>
        </w:rPr>
      </w:pPr>
      <w:r>
        <w:rPr>
          <w:rStyle w:val="normaltextrun1"/>
          <w:szCs w:val="20"/>
        </w:rPr>
        <w:t xml:space="preserve">D </w:t>
      </w:r>
      <w:r w:rsidR="001B5DE0">
        <w:rPr>
          <w:rStyle w:val="normaltextrun1"/>
          <w:szCs w:val="20"/>
        </w:rPr>
        <w:tab/>
        <w:t xml:space="preserve">for poor </w:t>
      </w:r>
      <w:r>
        <w:rPr>
          <w:rStyle w:val="normaltextrun1"/>
          <w:szCs w:val="20"/>
        </w:rPr>
        <w:t>children around the world </w:t>
      </w:r>
      <w:r>
        <w:rPr>
          <w:rStyle w:val="normaltextrun1"/>
          <w:rFonts w:ascii="Arial" w:hAnsi="Arial" w:cs="Arial"/>
          <w:szCs w:val="20"/>
        </w:rPr>
        <w:t> </w:t>
      </w:r>
      <w:r>
        <w:rPr>
          <w:rStyle w:val="eop"/>
          <w:rFonts w:ascii="Arial" w:hAnsi="Arial" w:cs="Arial"/>
          <w:szCs w:val="20"/>
          <w:lang w:val="en-US"/>
        </w:rPr>
        <w:t> </w:t>
      </w:r>
      <w:r w:rsidR="00F95A9B">
        <w:rPr>
          <w:rStyle w:val="eop"/>
          <w:rFonts w:ascii="Arial" w:hAnsi="Arial" w:cs="Arial"/>
          <w:szCs w:val="20"/>
          <w:lang w:val="en-US"/>
        </w:rPr>
        <w:tab/>
      </w:r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</w:t>
      </w:r>
      <w:r w:rsidR="009B40F6" w:rsidRPr="00DF2900">
        <w:rPr>
          <w:rStyle w:val="eop"/>
          <w:i/>
          <w:color w:val="404040"/>
          <w:szCs w:val="20"/>
          <w:bdr w:val="single" w:sz="8" w:space="0" w:color="auto"/>
          <w:lang w:val="en-US"/>
        </w:rPr>
        <w:t>0</w:t>
      </w:r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</w:t>
      </w:r>
    </w:p>
    <w:p w14:paraId="505B4937" w14:textId="77777777" w:rsidR="008E7FAA" w:rsidRDefault="008E7FAA" w:rsidP="001B5DE0">
      <w:pPr>
        <w:tabs>
          <w:tab w:val="left" w:pos="2977"/>
        </w:tabs>
        <w:ind w:left="284" w:hanging="284"/>
        <w:rPr>
          <w:lang w:val="en-US"/>
        </w:rPr>
      </w:pPr>
      <w:proofErr w:type="spellStart"/>
      <w:r>
        <w:rPr>
          <w:rStyle w:val="contextualspellingandgrammarerror"/>
          <w:szCs w:val="20"/>
        </w:rPr>
        <w:t>E</w:t>
      </w:r>
      <w:proofErr w:type="spellEnd"/>
      <w:r>
        <w:rPr>
          <w:rStyle w:val="normaltextrun1"/>
          <w:szCs w:val="20"/>
        </w:rPr>
        <w:t xml:space="preserve"> </w:t>
      </w:r>
      <w:r w:rsidR="001B5DE0">
        <w:rPr>
          <w:rStyle w:val="normaltextrun1"/>
          <w:szCs w:val="20"/>
        </w:rPr>
        <w:tab/>
      </w:r>
      <w:r>
        <w:rPr>
          <w:rStyle w:val="normaltextrun1"/>
          <w:szCs w:val="20"/>
        </w:rPr>
        <w:t xml:space="preserve">can have a happy time </w:t>
      </w:r>
      <w:r w:rsidR="001B5DE0">
        <w:rPr>
          <w:rStyle w:val="normaltextrun1"/>
          <w:szCs w:val="20"/>
        </w:rPr>
        <w:br/>
      </w:r>
      <w:r>
        <w:rPr>
          <w:rStyle w:val="normaltextrun1"/>
          <w:szCs w:val="20"/>
        </w:rPr>
        <w:t>playing</w:t>
      </w:r>
      <w:proofErr w:type="gramStart"/>
      <w:r w:rsidR="00F95A9B">
        <w:rPr>
          <w:rStyle w:val="normaltextrun1"/>
          <w:szCs w:val="20"/>
        </w:rPr>
        <w:tab/>
      </w:r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59149A0C" w14:textId="77777777" w:rsidR="001B5DE0" w:rsidRDefault="001B5DE0" w:rsidP="009B40F6">
      <w:pPr>
        <w:tabs>
          <w:tab w:val="left" w:pos="2977"/>
        </w:tabs>
        <w:spacing w:before="160"/>
        <w:ind w:left="284" w:hanging="284"/>
        <w:rPr>
          <w:rStyle w:val="eop"/>
          <w:color w:val="FFFFFF" w:themeColor="background1"/>
          <w:szCs w:val="20"/>
          <w:bdr w:val="single" w:sz="8" w:space="0" w:color="auto"/>
          <w:lang w:val="en-US"/>
        </w:rPr>
      </w:pPr>
      <w:r>
        <w:rPr>
          <w:rStyle w:val="normaltextrun1"/>
          <w:szCs w:val="20"/>
        </w:rPr>
        <w:t>F</w:t>
      </w:r>
      <w:r>
        <w:rPr>
          <w:rStyle w:val="normaltextrun1"/>
          <w:szCs w:val="20"/>
        </w:rPr>
        <w:tab/>
      </w:r>
      <w:r w:rsidR="008E7FAA">
        <w:rPr>
          <w:rStyle w:val="normaltextrun1"/>
          <w:szCs w:val="20"/>
        </w:rPr>
        <w:t xml:space="preserve">like </w:t>
      </w:r>
      <w:proofErr w:type="gramStart"/>
      <w:r w:rsidR="008E7FAA">
        <w:rPr>
          <w:rStyle w:val="normaltextrun1"/>
          <w:szCs w:val="20"/>
        </w:rPr>
        <w:t>doing </w:t>
      </w:r>
      <w:r w:rsidR="008E7FAA">
        <w:rPr>
          <w:rStyle w:val="eop"/>
          <w:szCs w:val="20"/>
          <w:lang w:val="en-US"/>
        </w:rPr>
        <w:t> </w:t>
      </w:r>
      <w:r w:rsidR="00251764">
        <w:rPr>
          <w:rStyle w:val="eop"/>
          <w:szCs w:val="20"/>
          <w:lang w:val="en-US"/>
        </w:rPr>
        <w:tab/>
      </w:r>
      <w:proofErr w:type="gramEnd"/>
      <w:r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</w:p>
    <w:p w14:paraId="06669AC0" w14:textId="77777777" w:rsidR="008E7FAA" w:rsidRDefault="001B5DE0" w:rsidP="001B5DE0">
      <w:pPr>
        <w:tabs>
          <w:tab w:val="left" w:pos="2977"/>
        </w:tabs>
        <w:ind w:left="284" w:hanging="284"/>
        <w:rPr>
          <w:lang w:val="en-US"/>
        </w:rPr>
      </w:pPr>
      <w:r>
        <w:rPr>
          <w:rStyle w:val="normaltextrun1"/>
          <w:szCs w:val="20"/>
        </w:rPr>
        <w:t>G</w:t>
      </w:r>
      <w:r>
        <w:rPr>
          <w:rStyle w:val="normaltextrun1"/>
          <w:szCs w:val="20"/>
        </w:rPr>
        <w:tab/>
      </w:r>
      <w:r w:rsidR="008E7FAA">
        <w:rPr>
          <w:rStyle w:val="normaltextrun1"/>
          <w:szCs w:val="20"/>
        </w:rPr>
        <w:t xml:space="preserve">30 </w:t>
      </w:r>
      <w:proofErr w:type="gramStart"/>
      <w:r w:rsidR="008E7FAA">
        <w:rPr>
          <w:rStyle w:val="normaltextrun1"/>
          <w:szCs w:val="20"/>
        </w:rPr>
        <w:t>minutes </w:t>
      </w:r>
      <w:r w:rsidR="008E7FAA">
        <w:rPr>
          <w:rStyle w:val="eop"/>
          <w:szCs w:val="20"/>
          <w:lang w:val="en-US"/>
        </w:rPr>
        <w:t> </w:t>
      </w:r>
      <w:r w:rsidR="00251764">
        <w:rPr>
          <w:rStyle w:val="eop"/>
          <w:szCs w:val="20"/>
          <w:lang w:val="en-US"/>
        </w:rPr>
        <w:tab/>
      </w:r>
      <w:proofErr w:type="gramEnd"/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</w:p>
    <w:p w14:paraId="294B69CE" w14:textId="77777777" w:rsidR="00251764" w:rsidRPr="00F95A9B" w:rsidRDefault="001B5DE0" w:rsidP="001B5DE0">
      <w:pPr>
        <w:tabs>
          <w:tab w:val="left" w:pos="2835"/>
          <w:tab w:val="left" w:pos="2977"/>
        </w:tabs>
        <w:ind w:left="284" w:hanging="284"/>
        <w:rPr>
          <w:rStyle w:val="eop"/>
          <w:lang w:val="en-US"/>
        </w:rPr>
        <w:sectPr w:rsidR="00251764" w:rsidRPr="00F95A9B" w:rsidSect="00251764">
          <w:type w:val="continuous"/>
          <w:pgSz w:w="11906" w:h="16838"/>
          <w:pgMar w:top="2410" w:right="566" w:bottom="709" w:left="567" w:header="0" w:footer="708" w:gutter="0"/>
          <w:cols w:num="3" w:space="426"/>
          <w:docGrid w:linePitch="360"/>
        </w:sectPr>
      </w:pPr>
      <w:r>
        <w:rPr>
          <w:rStyle w:val="normaltextrun1"/>
          <w:szCs w:val="20"/>
        </w:rPr>
        <w:t>H</w:t>
      </w:r>
      <w:r>
        <w:rPr>
          <w:rStyle w:val="normaltextrun1"/>
          <w:szCs w:val="20"/>
        </w:rPr>
        <w:tab/>
      </w:r>
      <w:r w:rsidR="008E7FAA">
        <w:rPr>
          <w:rStyle w:val="normaltextrun1"/>
          <w:szCs w:val="20"/>
        </w:rPr>
        <w:t>it gets dark</w:t>
      </w:r>
      <w:r w:rsidR="00251764">
        <w:rPr>
          <w:rStyle w:val="normaltextrun1"/>
          <w:szCs w:val="20"/>
        </w:rPr>
        <w:tab/>
      </w:r>
      <w:proofErr w:type="gramStart"/>
      <w:r>
        <w:rPr>
          <w:rStyle w:val="normaltextrun1"/>
          <w:szCs w:val="20"/>
        </w:rPr>
        <w:tab/>
      </w:r>
      <w:r w:rsidR="00251764" w:rsidRPr="00251764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251764" w14:paraId="6A8FAFE1" w14:textId="77777777" w:rsidTr="00C0405D">
        <w:tc>
          <w:tcPr>
            <w:tcW w:w="425" w:type="dxa"/>
          </w:tcPr>
          <w:p w14:paraId="4D26C433" w14:textId="77777777" w:rsidR="00251764" w:rsidRDefault="008E7FAA" w:rsidP="00C0405D">
            <w:pPr>
              <w:pStyle w:val="textbox"/>
              <w:jc w:val="right"/>
            </w:pPr>
            <w:r>
              <w:rPr>
                <w:rStyle w:val="eop"/>
                <w:szCs w:val="20"/>
                <w:lang w:val="en-US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6341B37D" w14:textId="77777777" w:rsidR="00251764" w:rsidRPr="00A96F8A" w:rsidRDefault="00251764" w:rsidP="009B40F6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255B330A" w14:textId="77777777" w:rsidR="008E7FAA" w:rsidRDefault="008E7FAA" w:rsidP="008E7FAA">
      <w:pPr>
        <w:rPr>
          <w:lang w:val="en-US"/>
        </w:rPr>
      </w:pPr>
    </w:p>
    <w:p w14:paraId="36C1DA7A" w14:textId="650AA8BE" w:rsidR="008E7FAA" w:rsidRPr="00251764" w:rsidRDefault="008E7FAA" w:rsidP="00251764">
      <w:pPr>
        <w:pStyle w:val="Rubric"/>
      </w:pPr>
      <w:r w:rsidRPr="00251764">
        <w:rPr>
          <w:rStyle w:val="normaltextrun1"/>
        </w:rPr>
        <w:t>2</w:t>
      </w:r>
      <w:r w:rsidR="00797117">
        <w:rPr>
          <w:rStyle w:val="normaltextrun1"/>
        </w:rPr>
        <w:tab/>
      </w:r>
      <w:r w:rsidRPr="00251764">
        <w:rPr>
          <w:rStyle w:val="normaltextrun1"/>
        </w:rPr>
        <w:t>Read the article again and for each question, choose the correct answers (A, B</w:t>
      </w:r>
      <w:r w:rsidR="00B7189C">
        <w:rPr>
          <w:rStyle w:val="normaltextrun1"/>
        </w:rPr>
        <w:t>,</w:t>
      </w:r>
      <w:r w:rsidRPr="00251764">
        <w:rPr>
          <w:rStyle w:val="normaltextrun1"/>
        </w:rPr>
        <w:t xml:space="preserve"> or C).</w:t>
      </w:r>
      <w:r w:rsidRPr="00251764">
        <w:rPr>
          <w:rStyle w:val="eop"/>
        </w:rPr>
        <w:t> </w:t>
      </w:r>
    </w:p>
    <w:p w14:paraId="45E75DFA" w14:textId="77777777" w:rsidR="00251764" w:rsidRDefault="00251764" w:rsidP="00F51FCA">
      <w:pPr>
        <w:pStyle w:val="questions"/>
        <w:numPr>
          <w:ilvl w:val="0"/>
          <w:numId w:val="1"/>
        </w:numPr>
        <w:ind w:left="283" w:hanging="283"/>
        <w:rPr>
          <w:rStyle w:val="normaltextrun1"/>
          <w:szCs w:val="20"/>
        </w:rPr>
        <w:sectPr w:rsidR="00251764" w:rsidSect="00251764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580D09A0" w14:textId="458C312C" w:rsidR="008E7FAA" w:rsidRPr="00797117" w:rsidRDefault="008E7FAA" w:rsidP="009B40F6">
      <w:pPr>
        <w:pStyle w:val="questions"/>
        <w:numPr>
          <w:ilvl w:val="0"/>
          <w:numId w:val="1"/>
        </w:numPr>
        <w:spacing w:before="160"/>
        <w:ind w:left="283" w:hanging="283"/>
        <w:rPr>
          <w:spacing w:val="-4"/>
          <w:lang w:val="en-US"/>
        </w:rPr>
      </w:pPr>
      <w:r w:rsidRPr="00797117">
        <w:rPr>
          <w:rStyle w:val="normaltextrun1"/>
          <w:spacing w:val="-4"/>
          <w:szCs w:val="20"/>
        </w:rPr>
        <w:t xml:space="preserve">The inventors of the electricity-making </w:t>
      </w:r>
      <w:r w:rsidR="00DC550E" w:rsidRPr="00797117">
        <w:rPr>
          <w:rStyle w:val="normaltextrun1"/>
          <w:spacing w:val="-4"/>
          <w:szCs w:val="20"/>
        </w:rPr>
        <w:t xml:space="preserve">soccer ball </w:t>
      </w:r>
      <w:r w:rsidRPr="00797117">
        <w:rPr>
          <w:rStyle w:val="normaltextrun1"/>
          <w:rFonts w:ascii="Arial" w:hAnsi="Arial" w:cs="Arial"/>
          <w:spacing w:val="-4"/>
          <w:szCs w:val="20"/>
        </w:rPr>
        <w:t>were</w:t>
      </w:r>
      <w:r w:rsidRPr="00797117">
        <w:rPr>
          <w:rStyle w:val="eop"/>
          <w:rFonts w:ascii="Arial" w:hAnsi="Arial" w:cs="Arial"/>
          <w:spacing w:val="-4"/>
          <w:szCs w:val="20"/>
          <w:lang w:val="en-US"/>
        </w:rPr>
        <w:t> </w:t>
      </w:r>
    </w:p>
    <w:p w14:paraId="073715BF" w14:textId="77777777" w:rsidR="008E7FAA" w:rsidRDefault="008E7FAA" w:rsidP="009B40F6">
      <w:pPr>
        <w:pStyle w:val="questions"/>
        <w:tabs>
          <w:tab w:val="left" w:pos="1701"/>
          <w:tab w:val="left" w:pos="3119"/>
        </w:tabs>
        <w:spacing w:after="120"/>
        <w:ind w:left="283" w:firstLine="0"/>
        <w:rPr>
          <w:lang w:val="en-US"/>
        </w:rPr>
      </w:pPr>
      <w:r w:rsidRPr="008B01A6">
        <w:rPr>
          <w:rStyle w:val="normaltextrun1"/>
          <w:rFonts w:ascii="Arial" w:hAnsi="Arial" w:cs="Arial"/>
          <w:i/>
          <w:sz w:val="18"/>
          <w:szCs w:val="18"/>
          <w:u w:val="single"/>
        </w:rPr>
        <w:t>A</w:t>
      </w:r>
      <w:r w:rsidRPr="008B01A6">
        <w:rPr>
          <w:rStyle w:val="normaltextrun1"/>
          <w:i/>
          <w:szCs w:val="20"/>
          <w:u w:val="single"/>
        </w:rPr>
        <w:t xml:space="preserve"> </w:t>
      </w:r>
      <w:proofErr w:type="gramStart"/>
      <w:r w:rsidRPr="008B01A6">
        <w:rPr>
          <w:rStyle w:val="spellingerror"/>
          <w:i/>
          <w:szCs w:val="20"/>
          <w:u w:val="single"/>
        </w:rPr>
        <w:t>students</w:t>
      </w:r>
      <w:proofErr w:type="gramEnd"/>
      <w:r w:rsidRPr="008B01A6">
        <w:rPr>
          <w:rStyle w:val="spellingerror"/>
          <w:i/>
          <w:szCs w:val="20"/>
        </w:rPr>
        <w:t>.</w:t>
      </w:r>
      <w:r w:rsidR="009B40F6">
        <w:rPr>
          <w:rStyle w:val="spellingerror"/>
          <w:szCs w:val="20"/>
        </w:rPr>
        <w:tab/>
      </w:r>
      <w:r>
        <w:rPr>
          <w:rStyle w:val="spellingerror"/>
          <w:rFonts w:ascii="Arial" w:hAnsi="Arial" w:cs="Arial"/>
          <w:sz w:val="18"/>
          <w:szCs w:val="18"/>
        </w:rPr>
        <w:t>B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spellingerror"/>
          <w:rFonts w:ascii="Arial" w:hAnsi="Arial" w:cs="Arial"/>
          <w:szCs w:val="20"/>
        </w:rPr>
        <w:t>scientists.</w:t>
      </w:r>
      <w:r w:rsidR="00251764">
        <w:rPr>
          <w:rStyle w:val="spellingerror"/>
          <w:rFonts w:ascii="Arial" w:hAnsi="Arial" w:cs="Arial"/>
          <w:szCs w:val="20"/>
        </w:rPr>
        <w:tab/>
      </w:r>
      <w:r>
        <w:rPr>
          <w:rStyle w:val="spellingerror"/>
          <w:rFonts w:ascii="Arial" w:hAnsi="Arial" w:cs="Arial"/>
          <w:sz w:val="18"/>
          <w:szCs w:val="18"/>
        </w:rPr>
        <w:t>C</w:t>
      </w:r>
      <w:r>
        <w:rPr>
          <w:rStyle w:val="normaltextrun1"/>
          <w:rFonts w:ascii="Arial" w:hAnsi="Arial" w:cs="Arial"/>
          <w:szCs w:val="20"/>
        </w:rPr>
        <w:t xml:space="preserve"> teachers.</w:t>
      </w:r>
      <w:r>
        <w:rPr>
          <w:rStyle w:val="eop"/>
          <w:rFonts w:ascii="Arial" w:hAnsi="Arial" w:cs="Arial"/>
          <w:szCs w:val="20"/>
          <w:lang w:val="en-US"/>
        </w:rPr>
        <w:t> </w:t>
      </w:r>
    </w:p>
    <w:p w14:paraId="6749F2F6" w14:textId="77777777" w:rsidR="008E7FAA" w:rsidRDefault="008E7FAA" w:rsidP="00F95A9B">
      <w:pPr>
        <w:pStyle w:val="questions"/>
        <w:numPr>
          <w:ilvl w:val="0"/>
          <w:numId w:val="1"/>
        </w:numPr>
        <w:spacing w:after="40"/>
        <w:ind w:left="283" w:hanging="283"/>
        <w:rPr>
          <w:lang w:val="en-US"/>
        </w:rPr>
      </w:pPr>
      <w:r>
        <w:rPr>
          <w:rStyle w:val="normaltextrun1"/>
          <w:szCs w:val="20"/>
        </w:rPr>
        <w:t>Over a billion people </w:t>
      </w:r>
      <w:r>
        <w:rPr>
          <w:rStyle w:val="eop"/>
          <w:szCs w:val="20"/>
          <w:lang w:val="en-US"/>
        </w:rPr>
        <w:t> </w:t>
      </w:r>
    </w:p>
    <w:p w14:paraId="1AFAB883" w14:textId="77777777" w:rsidR="008E7FAA" w:rsidRDefault="008E7FAA" w:rsidP="009B40F6">
      <w:pPr>
        <w:pStyle w:val="questions"/>
        <w:spacing w:before="0" w:after="0"/>
        <w:ind w:left="283" w:firstLine="0"/>
        <w:rPr>
          <w:lang w:val="en-US"/>
        </w:rPr>
      </w:pPr>
      <w:proofErr w:type="gramStart"/>
      <w:r>
        <w:rPr>
          <w:rStyle w:val="contextualspellingandgrammarerror"/>
          <w:rFonts w:ascii="Arial" w:hAnsi="Arial" w:cs="Arial"/>
          <w:sz w:val="18"/>
          <w:szCs w:val="18"/>
        </w:rPr>
        <w:t>A</w:t>
      </w:r>
      <w:proofErr w:type="gramEnd"/>
      <w:r>
        <w:rPr>
          <w:rStyle w:val="normaltextrun1"/>
          <w:szCs w:val="20"/>
        </w:rPr>
        <w:t xml:space="preserve"> only have electricity during the day.    </w:t>
      </w:r>
      <w:r>
        <w:rPr>
          <w:rStyle w:val="eop"/>
          <w:szCs w:val="20"/>
          <w:lang w:val="en-US"/>
        </w:rPr>
        <w:t> </w:t>
      </w:r>
    </w:p>
    <w:p w14:paraId="1F8537B5" w14:textId="77777777" w:rsidR="008E7FAA" w:rsidRDefault="008E7FAA" w:rsidP="009B40F6">
      <w:pPr>
        <w:pStyle w:val="questions"/>
        <w:spacing w:before="0"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</w:t>
      </w:r>
      <w:r>
        <w:rPr>
          <w:rStyle w:val="normaltextrun1"/>
          <w:szCs w:val="20"/>
        </w:rPr>
        <w:t xml:space="preserve"> have no electricity.    </w:t>
      </w:r>
      <w:r>
        <w:rPr>
          <w:rStyle w:val="eop"/>
          <w:szCs w:val="20"/>
          <w:lang w:val="en-US"/>
        </w:rPr>
        <w:t> </w:t>
      </w:r>
    </w:p>
    <w:p w14:paraId="54B6E47B" w14:textId="77777777" w:rsidR="008E7FAA" w:rsidRDefault="008E7FAA" w:rsidP="009B40F6">
      <w:pPr>
        <w:pStyle w:val="questions"/>
        <w:spacing w:before="0"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szCs w:val="20"/>
        </w:rPr>
        <w:t xml:space="preserve"> have electricity but no lamps.</w:t>
      </w:r>
      <w:r>
        <w:rPr>
          <w:rStyle w:val="eop"/>
          <w:szCs w:val="20"/>
          <w:lang w:val="en-US"/>
        </w:rPr>
        <w:t> </w:t>
      </w:r>
    </w:p>
    <w:p w14:paraId="076838B3" w14:textId="77777777" w:rsidR="008E7FAA" w:rsidRDefault="008E7FAA" w:rsidP="007478AC">
      <w:pPr>
        <w:pStyle w:val="questions"/>
        <w:numPr>
          <w:ilvl w:val="0"/>
          <w:numId w:val="1"/>
        </w:numPr>
        <w:spacing w:after="40"/>
        <w:ind w:left="284" w:hanging="284"/>
        <w:rPr>
          <w:lang w:val="en-US"/>
        </w:rPr>
      </w:pPr>
      <w:r>
        <w:rPr>
          <w:rStyle w:val="normaltextrun1"/>
          <w:szCs w:val="20"/>
        </w:rPr>
        <w:t>70% of</w:t>
      </w:r>
      <w:r>
        <w:rPr>
          <w:rStyle w:val="eop"/>
          <w:szCs w:val="20"/>
          <w:lang w:val="en-US"/>
        </w:rPr>
        <w:t> </w:t>
      </w:r>
    </w:p>
    <w:p w14:paraId="4453E1BA" w14:textId="77777777" w:rsidR="008E7FAA" w:rsidRDefault="008E7FAA" w:rsidP="009B40F6">
      <w:pPr>
        <w:pStyle w:val="questions"/>
        <w:spacing w:before="40" w:after="0"/>
        <w:ind w:left="283" w:firstLine="0"/>
        <w:rPr>
          <w:lang w:val="en-US"/>
        </w:rPr>
      </w:pPr>
      <w:proofErr w:type="gramStart"/>
      <w:r>
        <w:rPr>
          <w:rStyle w:val="normaltextrun1"/>
          <w:rFonts w:ascii="Arial" w:hAnsi="Arial" w:cs="Arial"/>
          <w:sz w:val="18"/>
          <w:szCs w:val="18"/>
        </w:rPr>
        <w:t>A</w:t>
      </w:r>
      <w:proofErr w:type="gramEnd"/>
      <w:r>
        <w:rPr>
          <w:rStyle w:val="normaltextrun1"/>
          <w:szCs w:val="20"/>
        </w:rPr>
        <w:t xml:space="preserve"> Africans don’t have electricity.   </w:t>
      </w:r>
      <w:r>
        <w:rPr>
          <w:rStyle w:val="eop"/>
          <w:szCs w:val="20"/>
          <w:lang w:val="en-US"/>
        </w:rPr>
        <w:t> </w:t>
      </w:r>
    </w:p>
    <w:p w14:paraId="610766F9" w14:textId="77777777" w:rsidR="008E7FAA" w:rsidRDefault="008E7FAA" w:rsidP="009B40F6">
      <w:pPr>
        <w:pStyle w:val="questions"/>
        <w:spacing w:before="0"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</w:t>
      </w:r>
      <w:r>
        <w:rPr>
          <w:rStyle w:val="normaltextrun1"/>
          <w:szCs w:val="20"/>
        </w:rPr>
        <w:t xml:space="preserve"> the people without electricity live in Africa. </w:t>
      </w:r>
      <w:r>
        <w:rPr>
          <w:rStyle w:val="eop"/>
          <w:szCs w:val="20"/>
          <w:lang w:val="en-US"/>
        </w:rPr>
        <w:t> </w:t>
      </w:r>
    </w:p>
    <w:p w14:paraId="74064674" w14:textId="77777777" w:rsidR="008E7FAA" w:rsidRDefault="008E7FAA" w:rsidP="009B40F6">
      <w:pPr>
        <w:pStyle w:val="questions"/>
        <w:spacing w:before="0" w:after="120"/>
        <w:ind w:left="426" w:hanging="143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szCs w:val="20"/>
        </w:rPr>
        <w:t xml:space="preserve"> the people in some parts of Africa don’t have electricity.</w:t>
      </w:r>
      <w:r>
        <w:rPr>
          <w:rStyle w:val="eop"/>
          <w:szCs w:val="20"/>
          <w:lang w:val="en-US"/>
        </w:rPr>
        <w:t> </w:t>
      </w:r>
    </w:p>
    <w:p w14:paraId="2FC9D4D7" w14:textId="77777777" w:rsidR="008E7FAA" w:rsidRDefault="008E7FAA" w:rsidP="00F95A9B">
      <w:pPr>
        <w:pStyle w:val="questions"/>
        <w:numPr>
          <w:ilvl w:val="0"/>
          <w:numId w:val="1"/>
        </w:numPr>
        <w:spacing w:after="40"/>
        <w:ind w:left="283" w:hanging="283"/>
        <w:rPr>
          <w:lang w:val="en-US"/>
        </w:rPr>
      </w:pPr>
      <w:r>
        <w:rPr>
          <w:rStyle w:val="normaltextrun1"/>
          <w:szCs w:val="20"/>
        </w:rPr>
        <w:t>People in Africa use oil or wood</w:t>
      </w:r>
      <w:r>
        <w:rPr>
          <w:rStyle w:val="eop"/>
          <w:szCs w:val="20"/>
          <w:lang w:val="en-US"/>
        </w:rPr>
        <w:t> </w:t>
      </w:r>
    </w:p>
    <w:p w14:paraId="6CF709F4" w14:textId="77777777" w:rsidR="008E7FAA" w:rsidRDefault="008E7FAA" w:rsidP="009B40F6">
      <w:pPr>
        <w:pStyle w:val="questions"/>
        <w:spacing w:before="40"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</w:t>
      </w:r>
      <w:r>
        <w:rPr>
          <w:rStyle w:val="normaltextrun1"/>
          <w:szCs w:val="20"/>
        </w:rPr>
        <w:t xml:space="preserve"> because it’s a cheap way to make electricity.    </w:t>
      </w:r>
      <w:r>
        <w:rPr>
          <w:rStyle w:val="eop"/>
          <w:szCs w:val="20"/>
          <w:lang w:val="en-US"/>
        </w:rPr>
        <w:t> </w:t>
      </w:r>
    </w:p>
    <w:p w14:paraId="5C45CB47" w14:textId="77777777" w:rsidR="008E7FAA" w:rsidRDefault="008E7FAA" w:rsidP="009B40F6">
      <w:pPr>
        <w:pStyle w:val="questions"/>
        <w:spacing w:before="0"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</w:t>
      </w:r>
      <w:r>
        <w:rPr>
          <w:rStyle w:val="normaltextrun1"/>
          <w:szCs w:val="20"/>
        </w:rPr>
        <w:t xml:space="preserve"> to make light where there is no electricity. </w:t>
      </w:r>
      <w:r>
        <w:rPr>
          <w:rStyle w:val="eop"/>
          <w:szCs w:val="20"/>
          <w:lang w:val="en-US"/>
        </w:rPr>
        <w:t> </w:t>
      </w:r>
    </w:p>
    <w:p w14:paraId="7C944386" w14:textId="77777777" w:rsidR="008E7FAA" w:rsidRDefault="008E7FAA" w:rsidP="009B40F6">
      <w:pPr>
        <w:pStyle w:val="questions"/>
        <w:spacing w:before="0" w:after="12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szCs w:val="20"/>
        </w:rPr>
        <w:t xml:space="preserve"> because electricity is very expensive.</w:t>
      </w:r>
      <w:r>
        <w:rPr>
          <w:rStyle w:val="eop"/>
          <w:szCs w:val="20"/>
          <w:lang w:val="en-US"/>
        </w:rPr>
        <w:t> </w:t>
      </w:r>
    </w:p>
    <w:p w14:paraId="5EEF58A0" w14:textId="77777777" w:rsidR="008E7FAA" w:rsidRDefault="008E7FAA" w:rsidP="00F95A9B">
      <w:pPr>
        <w:pStyle w:val="questions"/>
        <w:numPr>
          <w:ilvl w:val="0"/>
          <w:numId w:val="1"/>
        </w:numPr>
        <w:spacing w:after="40"/>
        <w:ind w:left="283" w:hanging="283"/>
        <w:rPr>
          <w:lang w:val="en-US"/>
        </w:rPr>
      </w:pPr>
      <w:r>
        <w:rPr>
          <w:rStyle w:val="normaltextrun1"/>
          <w:szCs w:val="20"/>
        </w:rPr>
        <w:t>One problem in Africa is that</w:t>
      </w:r>
      <w:r>
        <w:rPr>
          <w:rStyle w:val="eop"/>
          <w:szCs w:val="20"/>
          <w:lang w:val="en-US"/>
        </w:rPr>
        <w:t> </w:t>
      </w:r>
    </w:p>
    <w:p w14:paraId="1F27D02A" w14:textId="77777777" w:rsidR="008E7FAA" w:rsidRDefault="008E7FAA" w:rsidP="009B40F6">
      <w:pPr>
        <w:pStyle w:val="questions"/>
        <w:spacing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</w:t>
      </w:r>
      <w:r>
        <w:rPr>
          <w:rStyle w:val="normaltextrun1"/>
          <w:szCs w:val="20"/>
        </w:rPr>
        <w:t xml:space="preserve"> </w:t>
      </w:r>
      <w:proofErr w:type="spellStart"/>
      <w:r>
        <w:rPr>
          <w:rStyle w:val="spellingerror"/>
          <w:szCs w:val="20"/>
        </w:rPr>
        <w:t>a</w:t>
      </w:r>
      <w:proofErr w:type="spellEnd"/>
      <w:r>
        <w:rPr>
          <w:rStyle w:val="normaltextrun1"/>
          <w:szCs w:val="20"/>
        </w:rPr>
        <w:t xml:space="preserve"> lot of children can’t read or write. </w:t>
      </w:r>
      <w:r>
        <w:rPr>
          <w:rStyle w:val="eop"/>
          <w:szCs w:val="20"/>
          <w:lang w:val="en-US"/>
        </w:rPr>
        <w:t> </w:t>
      </w:r>
    </w:p>
    <w:p w14:paraId="55698D29" w14:textId="77777777" w:rsidR="008E7FAA" w:rsidRDefault="008E7FAA" w:rsidP="009B40F6">
      <w:pPr>
        <w:pStyle w:val="questions"/>
        <w:spacing w:before="0"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</w:t>
      </w:r>
      <w:r>
        <w:rPr>
          <w:rStyle w:val="normaltextrun1"/>
          <w:rFonts w:ascii="Arial" w:hAnsi="Arial" w:cs="Arial"/>
          <w:szCs w:val="20"/>
        </w:rPr>
        <w:t xml:space="preserve"> nights are very dark.          </w:t>
      </w:r>
      <w:r>
        <w:rPr>
          <w:rStyle w:val="eop"/>
          <w:rFonts w:ascii="Arial" w:hAnsi="Arial" w:cs="Arial"/>
          <w:szCs w:val="20"/>
          <w:lang w:val="en-US"/>
        </w:rPr>
        <w:t> </w:t>
      </w:r>
    </w:p>
    <w:p w14:paraId="4D5936AF" w14:textId="77777777" w:rsidR="00F95A9B" w:rsidRDefault="008E7FAA" w:rsidP="009B40F6">
      <w:pPr>
        <w:pStyle w:val="questions"/>
        <w:spacing w:before="0" w:after="0"/>
        <w:ind w:left="283" w:firstLine="0"/>
        <w:rPr>
          <w:rStyle w:val="normaltextrun1"/>
          <w:rFonts w:ascii="Arial" w:hAnsi="Arial" w:cs="Arial"/>
          <w:szCs w:val="20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rFonts w:ascii="Arial" w:hAnsi="Arial" w:cs="Arial"/>
          <w:szCs w:val="20"/>
        </w:rPr>
        <w:t xml:space="preserve"> children can’t study after the sun goes down.</w:t>
      </w:r>
    </w:p>
    <w:p w14:paraId="7293BAC7" w14:textId="77777777" w:rsidR="00F95A9B" w:rsidRPr="00F95A9B" w:rsidRDefault="00F95A9B" w:rsidP="009B40F6">
      <w:pPr>
        <w:pStyle w:val="questions"/>
        <w:spacing w:after="0"/>
        <w:ind w:left="283" w:firstLine="0"/>
        <w:rPr>
          <w:rStyle w:val="normaltextrun1"/>
          <w:rFonts w:ascii="Arial" w:hAnsi="Arial" w:cs="Arial"/>
          <w:sz w:val="2"/>
          <w:szCs w:val="20"/>
        </w:rPr>
      </w:pPr>
      <w:r>
        <w:rPr>
          <w:rStyle w:val="normaltextrun1"/>
          <w:rFonts w:ascii="Arial" w:hAnsi="Arial" w:cs="Arial"/>
          <w:szCs w:val="20"/>
        </w:rPr>
        <w:br w:type="column"/>
      </w:r>
    </w:p>
    <w:p w14:paraId="28715104" w14:textId="2E4745DE" w:rsidR="00F95A9B" w:rsidRDefault="00F95A9B" w:rsidP="007478AC">
      <w:pPr>
        <w:pStyle w:val="questions"/>
        <w:numPr>
          <w:ilvl w:val="0"/>
          <w:numId w:val="1"/>
        </w:numPr>
        <w:spacing w:after="40"/>
        <w:ind w:left="284" w:hanging="284"/>
        <w:rPr>
          <w:lang w:val="en-US"/>
        </w:rPr>
      </w:pPr>
      <w:r>
        <w:rPr>
          <w:rStyle w:val="normaltextrun1"/>
          <w:szCs w:val="20"/>
        </w:rPr>
        <w:t xml:space="preserve">The </w:t>
      </w:r>
      <w:r w:rsidR="00DC550E">
        <w:rPr>
          <w:rStyle w:val="normaltextrun1"/>
          <w:szCs w:val="20"/>
        </w:rPr>
        <w:t xml:space="preserve">soccer ball </w:t>
      </w:r>
      <w:r>
        <w:rPr>
          <w:rStyle w:val="normaltextrun1"/>
          <w:szCs w:val="20"/>
        </w:rPr>
        <w:t>that the students made</w:t>
      </w:r>
      <w:r>
        <w:rPr>
          <w:rStyle w:val="eop"/>
          <w:szCs w:val="20"/>
          <w:lang w:val="en-US"/>
        </w:rPr>
        <w:t> </w:t>
      </w:r>
    </w:p>
    <w:p w14:paraId="1E3DCF83" w14:textId="77777777" w:rsidR="00F95A9B" w:rsidRDefault="00F95A9B" w:rsidP="009B40F6">
      <w:pPr>
        <w:pStyle w:val="questions"/>
        <w:spacing w:after="0"/>
        <w:ind w:left="357" w:hanging="73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</w:t>
      </w:r>
      <w:r>
        <w:rPr>
          <w:rStyle w:val="normaltextrun1"/>
          <w:szCs w:val="20"/>
        </w:rPr>
        <w:t xml:space="preserve"> has a machine inside it.</w:t>
      </w:r>
      <w:r>
        <w:rPr>
          <w:rStyle w:val="eop"/>
          <w:szCs w:val="20"/>
          <w:lang w:val="en-US"/>
        </w:rPr>
        <w:t> </w:t>
      </w:r>
    </w:p>
    <w:p w14:paraId="444E8BE3" w14:textId="7F502A2A" w:rsidR="00F95A9B" w:rsidRDefault="00F95A9B" w:rsidP="009B40F6">
      <w:pPr>
        <w:pStyle w:val="questions"/>
        <w:spacing w:before="0" w:after="0"/>
        <w:ind w:hanging="1"/>
        <w:rPr>
          <w:rStyle w:val="normaltextrun1"/>
          <w:rFonts w:ascii="Arial" w:hAnsi="Arial" w:cs="Arial"/>
          <w:szCs w:val="20"/>
        </w:rPr>
      </w:pPr>
      <w:r>
        <w:rPr>
          <w:rStyle w:val="normaltextrun1"/>
          <w:rFonts w:ascii="Arial" w:hAnsi="Arial" w:cs="Arial"/>
          <w:sz w:val="18"/>
          <w:szCs w:val="18"/>
        </w:rPr>
        <w:t>B</w:t>
      </w:r>
      <w:r>
        <w:rPr>
          <w:rStyle w:val="normaltextrun1"/>
          <w:rFonts w:ascii="Arial" w:hAnsi="Arial" w:cs="Arial"/>
          <w:szCs w:val="20"/>
        </w:rPr>
        <w:t xml:space="preserve"> isn’t a ball that children can play with.  </w:t>
      </w:r>
    </w:p>
    <w:p w14:paraId="14595F41" w14:textId="77777777" w:rsidR="00F95A9B" w:rsidRDefault="00F95A9B" w:rsidP="009B40F6">
      <w:pPr>
        <w:pStyle w:val="questions"/>
        <w:spacing w:before="0" w:after="120"/>
        <w:ind w:hanging="1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rFonts w:ascii="Arial" w:hAnsi="Arial" w:cs="Arial"/>
          <w:szCs w:val="20"/>
        </w:rPr>
        <w:t xml:space="preserve"> goes into a machine to make electricity.</w:t>
      </w:r>
      <w:r>
        <w:rPr>
          <w:rStyle w:val="eop"/>
          <w:rFonts w:ascii="Arial" w:hAnsi="Arial" w:cs="Arial"/>
          <w:szCs w:val="20"/>
          <w:lang w:val="en-US"/>
        </w:rPr>
        <w:t> </w:t>
      </w:r>
    </w:p>
    <w:p w14:paraId="43A807A5" w14:textId="77777777" w:rsidR="00F95A9B" w:rsidRPr="00F95A9B" w:rsidRDefault="008E7FAA" w:rsidP="00F95A9B">
      <w:pPr>
        <w:pStyle w:val="questions"/>
        <w:numPr>
          <w:ilvl w:val="0"/>
          <w:numId w:val="1"/>
        </w:numPr>
        <w:spacing w:after="40"/>
        <w:ind w:left="283" w:hanging="283"/>
        <w:rPr>
          <w:lang w:val="en-US"/>
        </w:rPr>
      </w:pPr>
      <w:r w:rsidRPr="00F95A9B">
        <w:rPr>
          <w:rStyle w:val="normaltextrun1"/>
          <w:szCs w:val="20"/>
        </w:rPr>
        <w:t>The children</w:t>
      </w:r>
      <w:r w:rsidRPr="00F95A9B">
        <w:rPr>
          <w:rStyle w:val="eop"/>
          <w:szCs w:val="20"/>
          <w:lang w:val="en-US"/>
        </w:rPr>
        <w:t> </w:t>
      </w:r>
    </w:p>
    <w:p w14:paraId="203A2647" w14:textId="08C703F7" w:rsidR="000D38BD" w:rsidRDefault="008E7FAA" w:rsidP="009B40F6">
      <w:pPr>
        <w:pStyle w:val="questions"/>
        <w:spacing w:after="0"/>
        <w:ind w:left="283" w:firstLine="0"/>
        <w:rPr>
          <w:rStyle w:val="spellingerror"/>
          <w:szCs w:val="20"/>
        </w:rPr>
      </w:pPr>
      <w:r>
        <w:rPr>
          <w:rStyle w:val="normaltextrun1"/>
          <w:rFonts w:ascii="Arial" w:hAnsi="Arial" w:cs="Arial"/>
          <w:sz w:val="18"/>
          <w:szCs w:val="18"/>
        </w:rPr>
        <w:t>A</w:t>
      </w:r>
      <w:r>
        <w:rPr>
          <w:rStyle w:val="normaltextrun1"/>
          <w:szCs w:val="20"/>
        </w:rPr>
        <w:t xml:space="preserve"> </w:t>
      </w:r>
      <w:proofErr w:type="gramStart"/>
      <w:r>
        <w:rPr>
          <w:rStyle w:val="normaltextrun1"/>
          <w:szCs w:val="20"/>
        </w:rPr>
        <w:t>need batteries</w:t>
      </w:r>
      <w:proofErr w:type="gramEnd"/>
      <w:r>
        <w:rPr>
          <w:rStyle w:val="normaltextrun1"/>
          <w:szCs w:val="20"/>
        </w:rPr>
        <w:t xml:space="preserve"> to make the </w:t>
      </w:r>
      <w:r w:rsidR="0065794F">
        <w:rPr>
          <w:rStyle w:val="normaltextrun1"/>
          <w:szCs w:val="20"/>
        </w:rPr>
        <w:t xml:space="preserve">soccer ball </w:t>
      </w:r>
      <w:r>
        <w:rPr>
          <w:rStyle w:val="spellingerror"/>
          <w:szCs w:val="20"/>
        </w:rPr>
        <w:t>work.</w:t>
      </w:r>
    </w:p>
    <w:p w14:paraId="71DB2365" w14:textId="55EFC7D6" w:rsidR="000D38BD" w:rsidRDefault="008E7FAA" w:rsidP="009B40F6">
      <w:pPr>
        <w:pStyle w:val="questions"/>
        <w:spacing w:before="0" w:after="0"/>
        <w:ind w:left="283" w:firstLine="0"/>
        <w:rPr>
          <w:rStyle w:val="normaltextrun1"/>
          <w:rFonts w:ascii="Arial" w:hAnsi="Arial" w:cs="Arial"/>
          <w:szCs w:val="20"/>
        </w:rPr>
      </w:pPr>
      <w:r>
        <w:rPr>
          <w:rStyle w:val="spellingerror"/>
          <w:rFonts w:ascii="Arial" w:hAnsi="Arial" w:cs="Arial"/>
          <w:sz w:val="18"/>
          <w:szCs w:val="18"/>
        </w:rPr>
        <w:t>B</w:t>
      </w:r>
      <w:r>
        <w:rPr>
          <w:rStyle w:val="normaltextrun1"/>
          <w:rFonts w:ascii="Arial" w:hAnsi="Arial" w:cs="Arial"/>
          <w:szCs w:val="20"/>
        </w:rPr>
        <w:t xml:space="preserve"> need to play with the </w:t>
      </w:r>
      <w:r w:rsidR="0065794F">
        <w:rPr>
          <w:rStyle w:val="normaltextrun1"/>
          <w:rFonts w:ascii="Arial" w:hAnsi="Arial" w:cs="Arial"/>
          <w:szCs w:val="20"/>
        </w:rPr>
        <w:t xml:space="preserve">soccer ball </w:t>
      </w:r>
      <w:r>
        <w:rPr>
          <w:rStyle w:val="normaltextrun1"/>
          <w:rFonts w:ascii="Arial" w:hAnsi="Arial" w:cs="Arial"/>
          <w:szCs w:val="20"/>
        </w:rPr>
        <w:t xml:space="preserve">for three hours. </w:t>
      </w:r>
    </w:p>
    <w:p w14:paraId="7EE9BCF8" w14:textId="77777777" w:rsidR="008E7FAA" w:rsidRDefault="008E7FAA" w:rsidP="009B40F6">
      <w:pPr>
        <w:pStyle w:val="questions"/>
        <w:spacing w:before="0" w:after="12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rFonts w:ascii="Arial" w:hAnsi="Arial" w:cs="Arial"/>
          <w:szCs w:val="20"/>
        </w:rPr>
        <w:t xml:space="preserve"> can use the electricity to power small things.</w:t>
      </w:r>
      <w:r>
        <w:rPr>
          <w:rStyle w:val="eop"/>
          <w:rFonts w:ascii="Arial" w:hAnsi="Arial" w:cs="Arial"/>
          <w:szCs w:val="20"/>
          <w:lang w:val="en-US"/>
        </w:rPr>
        <w:t> </w:t>
      </w:r>
    </w:p>
    <w:p w14:paraId="680369DB" w14:textId="4894C0DB" w:rsidR="008E7FAA" w:rsidRDefault="008E7FAA" w:rsidP="00F95A9B">
      <w:pPr>
        <w:pStyle w:val="questions"/>
        <w:numPr>
          <w:ilvl w:val="0"/>
          <w:numId w:val="1"/>
        </w:numPr>
        <w:spacing w:after="40"/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The </w:t>
      </w:r>
      <w:r w:rsidR="00DC550E">
        <w:rPr>
          <w:rStyle w:val="normaltextrun1"/>
          <w:szCs w:val="20"/>
        </w:rPr>
        <w:t xml:space="preserve">soccer </w:t>
      </w:r>
      <w:proofErr w:type="gramStart"/>
      <w:r w:rsidR="00DC550E">
        <w:rPr>
          <w:rStyle w:val="normaltextrun1"/>
          <w:szCs w:val="20"/>
        </w:rPr>
        <w:t>ball</w:t>
      </w:r>
      <w:proofErr w:type="gramEnd"/>
      <w:r w:rsidR="00DC550E">
        <w:rPr>
          <w:rStyle w:val="eop"/>
          <w:szCs w:val="20"/>
          <w:lang w:val="en-US"/>
        </w:rPr>
        <w:t> </w:t>
      </w:r>
    </w:p>
    <w:p w14:paraId="6600E8D2" w14:textId="77777777" w:rsidR="008E7FAA" w:rsidRDefault="008E7FAA" w:rsidP="009B40F6">
      <w:pPr>
        <w:pStyle w:val="questions"/>
        <w:spacing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</w:t>
      </w:r>
      <w:r w:rsidR="009B40F6">
        <w:rPr>
          <w:rStyle w:val="normaltextrun1"/>
          <w:rFonts w:ascii="Arial" w:hAnsi="Arial" w:cs="Arial"/>
          <w:szCs w:val="20"/>
        </w:rPr>
        <w:t xml:space="preserve"> is very heavy. </w:t>
      </w:r>
      <w:r w:rsidR="009B40F6">
        <w:rPr>
          <w:rStyle w:val="normaltextrun1"/>
          <w:rFonts w:ascii="Arial" w:hAnsi="Arial" w:cs="Arial"/>
          <w:szCs w:val="20"/>
        </w:rPr>
        <w:br/>
      </w:r>
      <w:r>
        <w:rPr>
          <w:rStyle w:val="normaltextrun1"/>
          <w:rFonts w:ascii="Arial" w:hAnsi="Arial" w:cs="Arial"/>
          <w:sz w:val="18"/>
          <w:szCs w:val="18"/>
        </w:rPr>
        <w:t>B</w:t>
      </w:r>
      <w:r>
        <w:rPr>
          <w:rStyle w:val="normaltextrun1"/>
          <w:rFonts w:ascii="Arial" w:hAnsi="Arial" w:cs="Arial"/>
          <w:szCs w:val="20"/>
        </w:rPr>
        <w:t xml:space="preserve"> </w:t>
      </w:r>
      <w:proofErr w:type="gramStart"/>
      <w:r>
        <w:rPr>
          <w:rStyle w:val="advancedproofingissue"/>
          <w:rFonts w:ascii="Arial" w:hAnsi="Arial" w:cs="Arial"/>
          <w:szCs w:val="20"/>
        </w:rPr>
        <w:t>has to</w:t>
      </w:r>
      <w:proofErr w:type="gramEnd"/>
      <w:r>
        <w:rPr>
          <w:rStyle w:val="normaltextrun1"/>
          <w:rFonts w:ascii="Arial" w:hAnsi="Arial" w:cs="Arial"/>
          <w:szCs w:val="20"/>
        </w:rPr>
        <w:t xml:space="preserve"> stay in the house.  </w:t>
      </w:r>
      <w:r>
        <w:rPr>
          <w:rStyle w:val="eop"/>
          <w:rFonts w:ascii="Arial" w:hAnsi="Arial" w:cs="Arial"/>
          <w:szCs w:val="20"/>
          <w:lang w:val="en-US"/>
        </w:rPr>
        <w:t> </w:t>
      </w:r>
    </w:p>
    <w:p w14:paraId="4BF0C091" w14:textId="77777777" w:rsidR="008E7FAA" w:rsidRDefault="008E7FAA" w:rsidP="009B40F6">
      <w:pPr>
        <w:pStyle w:val="questions"/>
        <w:spacing w:before="0" w:after="12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rFonts w:ascii="Arial" w:hAnsi="Arial" w:cs="Arial"/>
          <w:szCs w:val="20"/>
        </w:rPr>
        <w:t xml:space="preserve"> is easy and fun to play with.</w:t>
      </w:r>
      <w:r>
        <w:rPr>
          <w:rStyle w:val="eop"/>
          <w:rFonts w:ascii="Arial" w:hAnsi="Arial" w:cs="Arial"/>
          <w:szCs w:val="20"/>
          <w:lang w:val="en-US"/>
        </w:rPr>
        <w:t> </w:t>
      </w:r>
    </w:p>
    <w:p w14:paraId="6E185350" w14:textId="77777777" w:rsidR="008E7FAA" w:rsidRDefault="008E7FAA" w:rsidP="00F95A9B">
      <w:pPr>
        <w:pStyle w:val="questions"/>
        <w:numPr>
          <w:ilvl w:val="0"/>
          <w:numId w:val="1"/>
        </w:numPr>
        <w:spacing w:after="40"/>
        <w:ind w:left="283" w:hanging="283"/>
        <w:rPr>
          <w:lang w:val="en-US"/>
        </w:rPr>
      </w:pPr>
      <w:r>
        <w:rPr>
          <w:rStyle w:val="normaltextrun1"/>
          <w:szCs w:val="20"/>
        </w:rPr>
        <w:t>The writer </w:t>
      </w:r>
      <w:r>
        <w:rPr>
          <w:rStyle w:val="eop"/>
          <w:szCs w:val="20"/>
          <w:lang w:val="en-US"/>
        </w:rPr>
        <w:t> </w:t>
      </w:r>
    </w:p>
    <w:p w14:paraId="36411FB2" w14:textId="77777777" w:rsidR="008E7FAA" w:rsidRDefault="008E7FAA" w:rsidP="009B40F6">
      <w:pPr>
        <w:pStyle w:val="questions"/>
        <w:spacing w:after="0"/>
        <w:ind w:left="426" w:hanging="143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</w:t>
      </w:r>
      <w:r>
        <w:rPr>
          <w:rStyle w:val="normaltextrun1"/>
          <w:szCs w:val="20"/>
        </w:rPr>
        <w:t xml:space="preserve"> </w:t>
      </w:r>
      <w:r>
        <w:rPr>
          <w:rStyle w:val="contextualspellingandgrammarerror"/>
          <w:szCs w:val="20"/>
        </w:rPr>
        <w:t>thinks inventors</w:t>
      </w:r>
      <w:r>
        <w:rPr>
          <w:rStyle w:val="normaltextrun1"/>
          <w:szCs w:val="20"/>
        </w:rPr>
        <w:t xml:space="preserve"> will create different ways to make electricity.  </w:t>
      </w:r>
      <w:r>
        <w:rPr>
          <w:rStyle w:val="eop"/>
          <w:szCs w:val="20"/>
          <w:lang w:val="en-US"/>
        </w:rPr>
        <w:t> </w:t>
      </w:r>
    </w:p>
    <w:p w14:paraId="7B69BE69" w14:textId="77777777" w:rsidR="008E7FAA" w:rsidRDefault="008E7FAA" w:rsidP="009B40F6">
      <w:pPr>
        <w:pStyle w:val="questions"/>
        <w:spacing w:before="0" w:after="0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</w:t>
      </w:r>
      <w:r>
        <w:rPr>
          <w:rStyle w:val="normaltextrun1"/>
          <w:szCs w:val="20"/>
        </w:rPr>
        <w:t xml:space="preserve"> knows other inventions which make electricity.  </w:t>
      </w:r>
      <w:r>
        <w:rPr>
          <w:rStyle w:val="eop"/>
          <w:szCs w:val="20"/>
          <w:lang w:val="en-US"/>
        </w:rPr>
        <w:t> </w:t>
      </w:r>
    </w:p>
    <w:p w14:paraId="22BABEAD" w14:textId="77777777" w:rsidR="00251764" w:rsidRDefault="008E7FAA" w:rsidP="009B40F6">
      <w:pPr>
        <w:pStyle w:val="questions"/>
        <w:spacing w:before="0"/>
        <w:ind w:left="426" w:hanging="143"/>
        <w:rPr>
          <w:rStyle w:val="eop"/>
          <w:szCs w:val="20"/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</w:t>
      </w:r>
      <w:r>
        <w:rPr>
          <w:rStyle w:val="normaltextrun1"/>
          <w:szCs w:val="20"/>
        </w:rPr>
        <w:t xml:space="preserve"> knows about other inventions that the Harvard students are making.</w:t>
      </w:r>
      <w:r>
        <w:rPr>
          <w:rStyle w:val="eop"/>
          <w:szCs w:val="20"/>
          <w:lang w:val="en-US"/>
        </w:rPr>
        <w:t> 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25"/>
        <w:gridCol w:w="490"/>
      </w:tblGrid>
      <w:tr w:rsidR="009B40F6" w14:paraId="01F50957" w14:textId="77777777" w:rsidTr="009B40F6">
        <w:tc>
          <w:tcPr>
            <w:tcW w:w="425" w:type="dxa"/>
          </w:tcPr>
          <w:p w14:paraId="7131C87D" w14:textId="77777777" w:rsidR="009B40F6" w:rsidRDefault="009B40F6" w:rsidP="009B40F6">
            <w:pPr>
              <w:pStyle w:val="questions"/>
              <w:spacing w:before="0"/>
              <w:ind w:left="0" w:firstLine="0"/>
              <w:rPr>
                <w:rStyle w:val="eop"/>
                <w:szCs w:val="20"/>
                <w:lang w:val="en-US"/>
              </w:rPr>
            </w:pPr>
          </w:p>
        </w:tc>
        <w:tc>
          <w:tcPr>
            <w:tcW w:w="490" w:type="dxa"/>
            <w:shd w:val="clear" w:color="auto" w:fill="000000" w:themeFill="text1"/>
          </w:tcPr>
          <w:p w14:paraId="1DE554DB" w14:textId="77777777" w:rsidR="009B40F6" w:rsidRDefault="009B40F6" w:rsidP="009B40F6">
            <w:pPr>
              <w:pStyle w:val="questions"/>
              <w:ind w:left="0" w:firstLine="0"/>
              <w:jc w:val="center"/>
              <w:rPr>
                <w:rStyle w:val="eop"/>
                <w:szCs w:val="20"/>
                <w:lang w:val="en-US"/>
              </w:rPr>
            </w:pPr>
            <w:r w:rsidRPr="009B40F6">
              <w:rPr>
                <w:b/>
                <w:color w:val="FFFFFF" w:themeColor="background1"/>
              </w:rPr>
              <w:t>8</w:t>
            </w:r>
          </w:p>
        </w:tc>
      </w:tr>
    </w:tbl>
    <w:p w14:paraId="3073EF6D" w14:textId="77777777" w:rsidR="009B40F6" w:rsidRDefault="009B40F6" w:rsidP="009B40F6">
      <w:pPr>
        <w:pStyle w:val="questions"/>
        <w:spacing w:before="0"/>
        <w:ind w:left="426" w:hanging="143"/>
        <w:rPr>
          <w:rStyle w:val="eop"/>
          <w:szCs w:val="20"/>
          <w:lang w:val="en-US"/>
        </w:rPr>
      </w:pPr>
    </w:p>
    <w:p w14:paraId="6AB4F181" w14:textId="77777777" w:rsidR="009B40F6" w:rsidRDefault="009B40F6" w:rsidP="009B40F6">
      <w:pPr>
        <w:pStyle w:val="questions"/>
        <w:spacing w:before="0"/>
        <w:ind w:left="426" w:hanging="143"/>
        <w:rPr>
          <w:rStyle w:val="eop"/>
          <w:szCs w:val="20"/>
          <w:lang w:val="en-US"/>
        </w:rPr>
        <w:sectPr w:rsidR="009B40F6" w:rsidSect="00251764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3AA1C897" w14:textId="77777777" w:rsidR="000D38BD" w:rsidRPr="00797117" w:rsidRDefault="000D38BD" w:rsidP="00F95A9B">
      <w:pPr>
        <w:tabs>
          <w:tab w:val="right" w:pos="10773"/>
        </w:tabs>
        <w:spacing w:after="160" w:line="259" w:lineRule="auto"/>
        <w:rPr>
          <w:rStyle w:val="normaltextrun1"/>
          <w:rFonts w:ascii="Gill Sans MT" w:hAnsi="Gill Sans MT"/>
          <w:b/>
          <w:bCs/>
          <w:sz w:val="2"/>
          <w:szCs w:val="2"/>
        </w:rPr>
      </w:pPr>
      <w:r w:rsidRPr="00797117">
        <w:rPr>
          <w:rFonts w:ascii="Gill Sans MT" w:hAnsi="Gill Sans MT"/>
          <w:sz w:val="2"/>
          <w:szCs w:val="2"/>
        </w:rPr>
        <w:br w:type="page"/>
      </w:r>
    </w:p>
    <w:p w14:paraId="6B9923D1" w14:textId="77777777" w:rsidR="008E7FAA" w:rsidRPr="000D38BD" w:rsidRDefault="008E7FAA" w:rsidP="000D38BD">
      <w:pPr>
        <w:pStyle w:val="Header2"/>
      </w:pPr>
      <w:r w:rsidRPr="000D38BD">
        <w:rPr>
          <w:rStyle w:val="normaltextrun1"/>
        </w:rPr>
        <w:lastRenderedPageBreak/>
        <w:t>LISTENING</w:t>
      </w:r>
      <w:r w:rsidRPr="000D38BD">
        <w:rPr>
          <w:rStyle w:val="eop"/>
        </w:rPr>
        <w:t> </w:t>
      </w:r>
    </w:p>
    <w:p w14:paraId="6CFFF665" w14:textId="7F9B1B78" w:rsidR="008E7FAA" w:rsidRPr="000D38BD" w:rsidRDefault="008E7FAA" w:rsidP="000D38BD">
      <w:pPr>
        <w:pStyle w:val="Rubric"/>
      </w:pPr>
      <w:r w:rsidRPr="000D38BD">
        <w:rPr>
          <w:rStyle w:val="normaltextrun1"/>
        </w:rPr>
        <w:t>3</w:t>
      </w:r>
      <w:r w:rsidR="008B01A6">
        <w:rPr>
          <w:rStyle w:val="normaltextrun1"/>
        </w:rPr>
        <w:tab/>
      </w:r>
      <w:r w:rsidR="008B01A6" w:rsidRPr="008B01A6">
        <w:rPr>
          <w:rStyle w:val="normaltextrun1"/>
          <w:b w:val="0"/>
          <w:bCs w:val="0"/>
          <w:noProof/>
          <w:lang w:eastAsia="en-GB"/>
        </w:rPr>
        <w:drawing>
          <wp:inline distT="0" distB="0" distL="0" distR="0" wp14:anchorId="584F61B6" wp14:editId="786475F1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01A6">
        <w:rPr>
          <w:rStyle w:val="normaltextrun1"/>
        </w:rPr>
        <w:tab/>
      </w:r>
      <w:r w:rsidRPr="000D38BD">
        <w:rPr>
          <w:rStyle w:val="normaltextrun1"/>
        </w:rPr>
        <w:t xml:space="preserve">Listen to two people. </w:t>
      </w:r>
      <w:r w:rsidR="00663331">
        <w:rPr>
          <w:rStyle w:val="normaltextrun1"/>
        </w:rPr>
        <w:t>Check</w:t>
      </w:r>
      <w:r w:rsidR="00663331" w:rsidRPr="000D38BD">
        <w:rPr>
          <w:rStyle w:val="normaltextrun1"/>
        </w:rPr>
        <w:t xml:space="preserve"> </w:t>
      </w:r>
      <w:r w:rsidR="0031651D">
        <w:rPr>
          <w:rStyle w:val="normaltextrun1"/>
        </w:rPr>
        <w:t>(</w:t>
      </w:r>
      <w:r w:rsidRPr="000D38BD">
        <w:rPr>
          <w:rStyle w:val="normaltextrun1"/>
        </w:rPr>
        <w:sym w:font="Wingdings 2" w:char="F050"/>
      </w:r>
      <w:r w:rsidR="0031651D">
        <w:rPr>
          <w:rStyle w:val="normaltextrun1"/>
        </w:rPr>
        <w:t>)</w:t>
      </w:r>
      <w:r w:rsidRPr="000D38BD">
        <w:rPr>
          <w:rStyle w:val="normaltextrun1"/>
        </w:rPr>
        <w:t xml:space="preserve"> the things they talk about. </w:t>
      </w:r>
      <w:r w:rsidRPr="000D38BD">
        <w:rPr>
          <w:rStyle w:val="eop"/>
        </w:rPr>
        <w:t> </w:t>
      </w:r>
    </w:p>
    <w:p w14:paraId="329C6911" w14:textId="77777777" w:rsidR="000D38BD" w:rsidRDefault="000D38BD" w:rsidP="008E7FAA">
      <w:pPr>
        <w:rPr>
          <w:rStyle w:val="normaltextrun1"/>
          <w:szCs w:val="20"/>
        </w:rPr>
        <w:sectPr w:rsidR="000D38BD" w:rsidSect="00251764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35778C11" w14:textId="77777777" w:rsidR="008E7FAA" w:rsidRDefault="008E7FAA" w:rsidP="00F51FCA">
      <w:pPr>
        <w:pStyle w:val="questions"/>
        <w:numPr>
          <w:ilvl w:val="0"/>
          <w:numId w:val="2"/>
        </w:numPr>
        <w:ind w:left="284" w:hanging="284"/>
        <w:rPr>
          <w:lang w:val="en-US"/>
        </w:rPr>
      </w:pPr>
      <w:r>
        <w:rPr>
          <w:rStyle w:val="normaltextrun1"/>
          <w:szCs w:val="20"/>
        </w:rPr>
        <w:t xml:space="preserve">going to the </w:t>
      </w:r>
      <w:proofErr w:type="gramStart"/>
      <w:r>
        <w:rPr>
          <w:rStyle w:val="normaltextrun1"/>
          <w:szCs w:val="20"/>
        </w:rPr>
        <w:t>park 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proofErr w:type="gramEnd"/>
      <w:r w:rsidR="000D38BD">
        <w:rPr>
          <w:rStyle w:val="eop"/>
          <w:szCs w:val="20"/>
          <w:lang w:val="en-US"/>
        </w:rPr>
        <w:tab/>
      </w:r>
      <w:r w:rsidR="000D38BD">
        <w:tab/>
      </w:r>
      <w:r w:rsidRPr="00DF2900">
        <w:rPr>
          <w:i/>
          <w:color w:val="404040"/>
          <w:szCs w:val="20"/>
          <w:bdr w:val="single" w:sz="8" w:space="0" w:color="auto"/>
        </w:rPr>
        <w:sym w:font="Wingdings 2" w:char="F050"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</w:t>
      </w:r>
    </w:p>
    <w:p w14:paraId="46452850" w14:textId="105D7993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feeling </w:t>
      </w:r>
      <w:r w:rsidR="00DC550E">
        <w:rPr>
          <w:rStyle w:val="normaltextrun1"/>
          <w:szCs w:val="20"/>
        </w:rPr>
        <w:t>sick</w:t>
      </w:r>
      <w:r w:rsidR="00DC550E"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6628717B" w14:textId="77777777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losing a laptop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38967585" w14:textId="44B8F307" w:rsidR="008E7FAA" w:rsidRDefault="00DC550E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playing </w:t>
      </w:r>
      <w:r w:rsidR="008E7FAA">
        <w:rPr>
          <w:rStyle w:val="normaltextrun1"/>
          <w:szCs w:val="20"/>
        </w:rPr>
        <w:t>sports</w:t>
      </w:r>
      <w:r w:rsidR="008E7FAA"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7F273020" w14:textId="77777777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using a phone as a camera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1D6E4066" w14:textId="4AB6739F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using a phone as a </w:t>
      </w:r>
      <w:r w:rsidR="00DC550E">
        <w:rPr>
          <w:rStyle w:val="normaltextrun1"/>
          <w:szCs w:val="20"/>
        </w:rPr>
        <w:t>flashlight</w:t>
      </w:r>
      <w:r w:rsidR="00DC550E"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29A95DCD" w14:textId="77777777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taking photos with a phone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8B01A6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618045A8" w14:textId="77777777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watching videos on a phone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10FD231D" w14:textId="547E7640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getting </w:t>
      </w:r>
      <w:r w:rsidR="00DC550E">
        <w:rPr>
          <w:rStyle w:val="normaltextrun1"/>
          <w:szCs w:val="20"/>
        </w:rPr>
        <w:t xml:space="preserve">a lot </w:t>
      </w:r>
      <w:r>
        <w:rPr>
          <w:rStyle w:val="normaltextrun1"/>
          <w:szCs w:val="20"/>
        </w:rPr>
        <w:t>of phone calls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5A38C449" w14:textId="77777777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going to sleep with a phone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4ECEF990" w14:textId="77777777" w:rsidR="008E7FAA" w:rsidRDefault="008E7FAA" w:rsidP="00F51FCA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not bringing a phone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7548E95E" w14:textId="77777777" w:rsidR="000D38BD" w:rsidRPr="000D38BD" w:rsidRDefault="008E7FAA" w:rsidP="00F51FCA">
      <w:pPr>
        <w:pStyle w:val="questions"/>
        <w:numPr>
          <w:ilvl w:val="0"/>
          <w:numId w:val="2"/>
        </w:numPr>
        <w:ind w:left="283" w:hanging="283"/>
        <w:rPr>
          <w:rStyle w:val="eop"/>
          <w:lang w:val="en-US"/>
        </w:rPr>
        <w:sectPr w:rsidR="000D38BD" w:rsidRPr="000D38BD" w:rsidSect="000D38BD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  <w:r>
        <w:rPr>
          <w:rStyle w:val="normaltextrun1"/>
          <w:szCs w:val="20"/>
        </w:rPr>
        <w:t>not using a phone for a week</w:t>
      </w:r>
      <w:r>
        <w:rPr>
          <w:rStyle w:val="eop"/>
          <w:szCs w:val="20"/>
          <w:lang w:val="en-US"/>
        </w:rPr>
        <w:t> </w:t>
      </w:r>
      <w:r w:rsidR="000D38BD">
        <w:rPr>
          <w:rStyle w:val="eop"/>
          <w:szCs w:val="20"/>
          <w:lang w:val="en-US"/>
        </w:rPr>
        <w:tab/>
      </w:r>
      <w:proofErr w:type="gramStart"/>
      <w:r w:rsidR="000D38BD">
        <w:rPr>
          <w:rStyle w:val="eop"/>
          <w:szCs w:val="20"/>
          <w:lang w:val="en-US"/>
        </w:rPr>
        <w:tab/>
      </w:r>
      <w:r w:rsidR="000D38BD" w:rsidRPr="000D38BD">
        <w:rPr>
          <w:rStyle w:val="eop"/>
          <w:rFonts w:ascii="Arial" w:hAnsi="Arial" w:cs="Arial"/>
          <w:color w:val="FFFFFF" w:themeColor="background1"/>
          <w:sz w:val="21"/>
          <w:szCs w:val="21"/>
          <w:bdr w:val="single" w:sz="8" w:space="0" w:color="auto"/>
          <w:lang w:val="en-US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0D38BD" w14:paraId="30F60410" w14:textId="77777777" w:rsidTr="00C0405D">
        <w:tc>
          <w:tcPr>
            <w:tcW w:w="425" w:type="dxa"/>
          </w:tcPr>
          <w:p w14:paraId="092DB61C" w14:textId="77777777" w:rsidR="000D38BD" w:rsidRDefault="000D38B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9B0067F" w14:textId="77777777" w:rsidR="000D38BD" w:rsidRPr="00A96F8A" w:rsidRDefault="000D38BD" w:rsidP="008B01A6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6906B00E" w14:textId="77777777" w:rsidR="008E7FAA" w:rsidRDefault="008E7FAA" w:rsidP="008E7FAA">
      <w:pPr>
        <w:rPr>
          <w:color w:val="000000"/>
          <w:lang w:val="en-US"/>
        </w:rPr>
      </w:pPr>
      <w:r>
        <w:rPr>
          <w:rStyle w:val="eop"/>
          <w:rFonts w:ascii="Arial" w:hAnsi="Arial" w:cs="Arial"/>
          <w:color w:val="000000"/>
          <w:sz w:val="21"/>
          <w:szCs w:val="21"/>
          <w:lang w:val="en-US"/>
        </w:rPr>
        <w:t> </w:t>
      </w:r>
    </w:p>
    <w:p w14:paraId="409CE58C" w14:textId="77777777" w:rsidR="008E7FAA" w:rsidRPr="000D38BD" w:rsidRDefault="008E7FAA" w:rsidP="000D38BD">
      <w:pPr>
        <w:pStyle w:val="Rubric"/>
      </w:pPr>
      <w:r w:rsidRPr="000D38BD">
        <w:rPr>
          <w:rStyle w:val="normaltextrun1"/>
        </w:rPr>
        <w:t>4</w:t>
      </w:r>
      <w:r w:rsidR="008B01A6">
        <w:rPr>
          <w:rStyle w:val="normaltextrun1"/>
        </w:rPr>
        <w:tab/>
      </w:r>
      <w:r w:rsidR="008B01A6" w:rsidRPr="008B01A6">
        <w:rPr>
          <w:rStyle w:val="normaltextrun1"/>
          <w:b w:val="0"/>
          <w:bCs w:val="0"/>
          <w:noProof/>
          <w:lang w:eastAsia="en-GB"/>
        </w:rPr>
        <w:drawing>
          <wp:inline distT="0" distB="0" distL="0" distR="0" wp14:anchorId="410D9995" wp14:editId="41C9CCDC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01A6">
        <w:rPr>
          <w:rStyle w:val="normaltextrun1"/>
        </w:rPr>
        <w:tab/>
      </w:r>
      <w:r w:rsidRPr="000D38BD">
        <w:rPr>
          <w:rStyle w:val="normaltextrun1"/>
        </w:rPr>
        <w:t>Listen again and for each question, choose the correct answer (A, B</w:t>
      </w:r>
      <w:r w:rsidR="00DC550E">
        <w:rPr>
          <w:rStyle w:val="normaltextrun1"/>
        </w:rPr>
        <w:t>,</w:t>
      </w:r>
      <w:r w:rsidRPr="000D38BD">
        <w:rPr>
          <w:rStyle w:val="normaltextrun1"/>
        </w:rPr>
        <w:t xml:space="preserve"> or C).</w:t>
      </w:r>
      <w:r w:rsidRPr="000D38BD">
        <w:rPr>
          <w:rStyle w:val="eop"/>
        </w:rPr>
        <w:t> </w:t>
      </w:r>
    </w:p>
    <w:p w14:paraId="5E1F0B3E" w14:textId="77777777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4" w:hanging="284"/>
        <w:rPr>
          <w:lang w:val="en-US"/>
        </w:rPr>
      </w:pPr>
      <w:r>
        <w:rPr>
          <w:rStyle w:val="normaltextrun1"/>
          <w:szCs w:val="20"/>
        </w:rPr>
        <w:t>Why doesn’t Mark want to go to the park?</w:t>
      </w:r>
      <w:r>
        <w:rPr>
          <w:rStyle w:val="eop"/>
          <w:szCs w:val="20"/>
          <w:lang w:val="en-US"/>
        </w:rPr>
        <w:t> </w:t>
      </w:r>
    </w:p>
    <w:p w14:paraId="67FF2C21" w14:textId="77777777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</w:t>
      </w:r>
      <w:r w:rsidRPr="008B01A6">
        <w:rPr>
          <w:rStyle w:val="normaltextrun1"/>
          <w:i/>
          <w:szCs w:val="20"/>
          <w:u w:val="single"/>
        </w:rPr>
        <w:t xml:space="preserve">His eyes </w:t>
      </w:r>
      <w:r w:rsidRPr="008B01A6">
        <w:rPr>
          <w:rStyle w:val="spellingerror"/>
          <w:i/>
          <w:szCs w:val="20"/>
          <w:u w:val="single"/>
        </w:rPr>
        <w:t>hurt.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B</w:t>
      </w:r>
      <w:r>
        <w:rPr>
          <w:rStyle w:val="normaltextrun1"/>
          <w:szCs w:val="20"/>
        </w:rPr>
        <w:t xml:space="preserve"> He doesn’t like the </w:t>
      </w:r>
      <w:r>
        <w:rPr>
          <w:rStyle w:val="spellingerror"/>
          <w:szCs w:val="20"/>
        </w:rPr>
        <w:t>park.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C</w:t>
      </w:r>
      <w:r>
        <w:rPr>
          <w:rStyle w:val="normaltextrun1"/>
          <w:szCs w:val="20"/>
        </w:rPr>
        <w:t xml:space="preserve"> He’s busy.</w:t>
      </w:r>
      <w:r>
        <w:rPr>
          <w:rStyle w:val="eop"/>
          <w:szCs w:val="20"/>
          <w:lang w:val="en-US"/>
        </w:rPr>
        <w:t> </w:t>
      </w:r>
    </w:p>
    <w:p w14:paraId="434CC953" w14:textId="77777777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3" w:hanging="283"/>
        <w:rPr>
          <w:lang w:val="en-US"/>
        </w:rPr>
      </w:pPr>
      <w:r>
        <w:rPr>
          <w:rStyle w:val="normaltextrun1"/>
          <w:szCs w:val="20"/>
        </w:rPr>
        <w:t>What does he want to do instead of going to the park?</w:t>
      </w:r>
      <w:r>
        <w:rPr>
          <w:rStyle w:val="eop"/>
          <w:szCs w:val="20"/>
          <w:lang w:val="en-US"/>
        </w:rPr>
        <w:t> </w:t>
      </w:r>
    </w:p>
    <w:p w14:paraId="73D45F19" w14:textId="633AB711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go to the </w:t>
      </w:r>
      <w:r w:rsidR="00DC550E">
        <w:rPr>
          <w:rStyle w:val="spellingerror"/>
          <w:szCs w:val="20"/>
        </w:rPr>
        <w:t>movies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B</w:t>
      </w:r>
      <w:r>
        <w:rPr>
          <w:rStyle w:val="normaltextrun1"/>
          <w:szCs w:val="20"/>
        </w:rPr>
        <w:t xml:space="preserve"> </w:t>
      </w:r>
      <w:proofErr w:type="gramStart"/>
      <w:r>
        <w:rPr>
          <w:rStyle w:val="normaltextrun1"/>
          <w:szCs w:val="20"/>
        </w:rPr>
        <w:t>watch</w:t>
      </w:r>
      <w:proofErr w:type="gramEnd"/>
      <w:r>
        <w:rPr>
          <w:rStyle w:val="normaltextrun1"/>
          <w:szCs w:val="20"/>
        </w:rPr>
        <w:t xml:space="preserve"> </w:t>
      </w:r>
      <w:r w:rsidR="00DC550E">
        <w:rPr>
          <w:rStyle w:val="normaltextrun1"/>
          <w:szCs w:val="20"/>
        </w:rPr>
        <w:t xml:space="preserve">movies </w:t>
      </w:r>
      <w:r>
        <w:rPr>
          <w:rStyle w:val="normaltextrun1"/>
          <w:szCs w:val="20"/>
        </w:rPr>
        <w:t xml:space="preserve">at </w:t>
      </w:r>
      <w:r>
        <w:rPr>
          <w:rStyle w:val="spellingerror"/>
          <w:szCs w:val="20"/>
        </w:rPr>
        <w:t>home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C</w:t>
      </w:r>
      <w:r>
        <w:rPr>
          <w:rStyle w:val="normaltextrun1"/>
          <w:szCs w:val="20"/>
        </w:rPr>
        <w:t xml:space="preserve"> relax with friends</w:t>
      </w:r>
      <w:r>
        <w:rPr>
          <w:rStyle w:val="eop"/>
          <w:szCs w:val="20"/>
          <w:lang w:val="en-US"/>
        </w:rPr>
        <w:t> </w:t>
      </w:r>
    </w:p>
    <w:p w14:paraId="35513C24" w14:textId="77777777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3" w:hanging="283"/>
        <w:rPr>
          <w:lang w:val="en-US"/>
        </w:rPr>
      </w:pPr>
      <w:r>
        <w:rPr>
          <w:rStyle w:val="normaltextrun1"/>
          <w:szCs w:val="20"/>
        </w:rPr>
        <w:t>What does Mark like to do?</w:t>
      </w:r>
      <w:r>
        <w:rPr>
          <w:rStyle w:val="eop"/>
          <w:szCs w:val="20"/>
          <w:lang w:val="en-US"/>
        </w:rPr>
        <w:t> </w:t>
      </w:r>
    </w:p>
    <w:p w14:paraId="087D06E0" w14:textId="5E8DF88A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</w:t>
      </w:r>
      <w:r w:rsidR="00DC550E">
        <w:rPr>
          <w:rStyle w:val="normaltextrun1"/>
          <w:szCs w:val="20"/>
        </w:rPr>
        <w:t xml:space="preserve">play </w:t>
      </w:r>
      <w:r>
        <w:rPr>
          <w:rStyle w:val="spellingerror"/>
          <w:szCs w:val="20"/>
        </w:rPr>
        <w:t>sport</w:t>
      </w:r>
      <w:r w:rsidR="00DC550E">
        <w:rPr>
          <w:rStyle w:val="spellingerror"/>
          <w:szCs w:val="20"/>
        </w:rPr>
        <w:t>s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B</w:t>
      </w:r>
      <w:r>
        <w:rPr>
          <w:rStyle w:val="normaltextrun1"/>
          <w:szCs w:val="20"/>
        </w:rPr>
        <w:t xml:space="preserve"> play on a </w:t>
      </w:r>
      <w:r w:rsidR="00DC550E">
        <w:rPr>
          <w:rStyle w:val="normaltextrun1"/>
          <w:szCs w:val="20"/>
        </w:rPr>
        <w:t xml:space="preserve">gaming </w:t>
      </w:r>
      <w:r>
        <w:rPr>
          <w:rStyle w:val="normaltextrun1"/>
          <w:szCs w:val="20"/>
        </w:rPr>
        <w:t xml:space="preserve">console </w:t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>
        <w:rPr>
          <w:rStyle w:val="normaltextrun1"/>
          <w:szCs w:val="20"/>
        </w:rPr>
        <w:t xml:space="preserve">C </w:t>
      </w:r>
      <w:r w:rsidR="00DC550E">
        <w:rPr>
          <w:rStyle w:val="normaltextrun1"/>
          <w:szCs w:val="20"/>
        </w:rPr>
        <w:t xml:space="preserve">do </w:t>
      </w:r>
      <w:r>
        <w:rPr>
          <w:rStyle w:val="normaltextrun1"/>
          <w:szCs w:val="20"/>
        </w:rPr>
        <w:t>exercise</w:t>
      </w:r>
      <w:r>
        <w:rPr>
          <w:rStyle w:val="eop"/>
          <w:szCs w:val="20"/>
          <w:lang w:val="en-US"/>
        </w:rPr>
        <w:t> </w:t>
      </w:r>
    </w:p>
    <w:p w14:paraId="3F7D7207" w14:textId="0AB40EB0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Why doesn’t Mark </w:t>
      </w:r>
      <w:r w:rsidR="00DC550E">
        <w:rPr>
          <w:rStyle w:val="normaltextrun1"/>
          <w:szCs w:val="20"/>
        </w:rPr>
        <w:t>play</w:t>
      </w:r>
      <w:r>
        <w:rPr>
          <w:rStyle w:val="normaltextrun1"/>
          <w:szCs w:val="20"/>
        </w:rPr>
        <w:t xml:space="preserve"> sport</w:t>
      </w:r>
      <w:r w:rsidR="00DC550E">
        <w:rPr>
          <w:rStyle w:val="normaltextrun1"/>
          <w:szCs w:val="20"/>
        </w:rPr>
        <w:t>s</w:t>
      </w:r>
      <w:r>
        <w:rPr>
          <w:rStyle w:val="normaltextrun1"/>
          <w:szCs w:val="20"/>
        </w:rPr>
        <w:t>?</w:t>
      </w:r>
      <w:r>
        <w:rPr>
          <w:rStyle w:val="eop"/>
          <w:szCs w:val="20"/>
          <w:lang w:val="en-US"/>
        </w:rPr>
        <w:t> </w:t>
      </w:r>
    </w:p>
    <w:p w14:paraId="4A8C484A" w14:textId="38A42059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He’s too </w:t>
      </w:r>
      <w:r w:rsidR="00DC550E">
        <w:rPr>
          <w:rStyle w:val="spellingerror"/>
          <w:szCs w:val="20"/>
        </w:rPr>
        <w:t>sick</w:t>
      </w:r>
      <w:r>
        <w:rPr>
          <w:rStyle w:val="spellingerror"/>
          <w:szCs w:val="20"/>
        </w:rPr>
        <w:t>.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B</w:t>
      </w:r>
      <w:r>
        <w:rPr>
          <w:rStyle w:val="normaltextrun1"/>
          <w:szCs w:val="20"/>
        </w:rPr>
        <w:t xml:space="preserve"> It’s not important for him. </w:t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>
        <w:rPr>
          <w:rStyle w:val="normaltextrun1"/>
          <w:szCs w:val="20"/>
        </w:rPr>
        <w:t>C He doesn’t have time.</w:t>
      </w:r>
      <w:r>
        <w:rPr>
          <w:rStyle w:val="eop"/>
          <w:szCs w:val="20"/>
          <w:lang w:val="en-US"/>
        </w:rPr>
        <w:t> </w:t>
      </w:r>
    </w:p>
    <w:p w14:paraId="02BE1F3F" w14:textId="77777777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3" w:hanging="283"/>
        <w:rPr>
          <w:lang w:val="en-US"/>
        </w:rPr>
      </w:pPr>
      <w:r>
        <w:rPr>
          <w:rStyle w:val="normaltextrun1"/>
          <w:szCs w:val="20"/>
        </w:rPr>
        <w:t>Why does Mark take his phone everywhere?</w:t>
      </w:r>
      <w:r>
        <w:rPr>
          <w:rStyle w:val="eop"/>
          <w:szCs w:val="20"/>
          <w:lang w:val="en-US"/>
        </w:rPr>
        <w:t> </w:t>
      </w:r>
    </w:p>
    <w:p w14:paraId="52C157A0" w14:textId="77777777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It’s very expensive. </w:t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>
        <w:rPr>
          <w:rStyle w:val="normaltextrun1"/>
          <w:szCs w:val="20"/>
        </w:rPr>
        <w:t xml:space="preserve">B to call </w:t>
      </w:r>
      <w:r>
        <w:rPr>
          <w:rStyle w:val="spellingerror"/>
          <w:szCs w:val="20"/>
        </w:rPr>
        <w:t>people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C</w:t>
      </w:r>
      <w:r>
        <w:rPr>
          <w:rStyle w:val="normaltextrun1"/>
          <w:szCs w:val="20"/>
        </w:rPr>
        <w:t xml:space="preserve"> to check messages</w:t>
      </w:r>
      <w:r>
        <w:rPr>
          <w:rStyle w:val="eop"/>
          <w:szCs w:val="20"/>
          <w:lang w:val="en-US"/>
        </w:rPr>
        <w:t> </w:t>
      </w:r>
    </w:p>
    <w:p w14:paraId="5E4B879E" w14:textId="77777777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3" w:hanging="283"/>
        <w:rPr>
          <w:lang w:val="en-US"/>
        </w:rPr>
      </w:pPr>
      <w:r>
        <w:rPr>
          <w:rStyle w:val="normaltextrun1"/>
          <w:szCs w:val="20"/>
        </w:rPr>
        <w:t>What does Mark do before he sleeps?</w:t>
      </w:r>
      <w:r>
        <w:rPr>
          <w:rStyle w:val="eop"/>
          <w:szCs w:val="20"/>
          <w:lang w:val="en-US"/>
        </w:rPr>
        <w:t> </w:t>
      </w:r>
    </w:p>
    <w:p w14:paraId="129E97DC" w14:textId="1F846CC8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He watches </w:t>
      </w:r>
      <w:r w:rsidR="00EC3F2C">
        <w:rPr>
          <w:rStyle w:val="normaltextrun1"/>
          <w:szCs w:val="20"/>
        </w:rPr>
        <w:t>movies on</w:t>
      </w:r>
      <w:r w:rsidR="00635504">
        <w:rPr>
          <w:rStyle w:val="normaltextrun1"/>
          <w:szCs w:val="20"/>
        </w:rPr>
        <w:t xml:space="preserve"> </w:t>
      </w:r>
      <w:r>
        <w:rPr>
          <w:rStyle w:val="normaltextrun1"/>
          <w:szCs w:val="20"/>
        </w:rPr>
        <w:t xml:space="preserve">his </w:t>
      </w:r>
      <w:r>
        <w:rPr>
          <w:rStyle w:val="spellingerror"/>
          <w:szCs w:val="20"/>
        </w:rPr>
        <w:t>phone.</w:t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B</w:t>
      </w:r>
      <w:r>
        <w:rPr>
          <w:rStyle w:val="normaltextrun1"/>
          <w:szCs w:val="20"/>
        </w:rPr>
        <w:t xml:space="preserve"> He </w:t>
      </w:r>
      <w:r w:rsidR="00A02A51">
        <w:rPr>
          <w:rStyle w:val="normaltextrun1"/>
          <w:szCs w:val="20"/>
        </w:rPr>
        <w:t>turns</w:t>
      </w:r>
      <w:r>
        <w:rPr>
          <w:rStyle w:val="normaltextrun1"/>
          <w:szCs w:val="20"/>
        </w:rPr>
        <w:t xml:space="preserve"> the </w:t>
      </w:r>
      <w:r>
        <w:rPr>
          <w:rStyle w:val="spellingerror"/>
          <w:szCs w:val="20"/>
        </w:rPr>
        <w:t>lights</w:t>
      </w:r>
      <w:r w:rsidR="00A02A51">
        <w:rPr>
          <w:rStyle w:val="spellingerror"/>
          <w:szCs w:val="20"/>
        </w:rPr>
        <w:t xml:space="preserve"> off</w:t>
      </w:r>
      <w:r>
        <w:rPr>
          <w:rStyle w:val="spellingerror"/>
          <w:szCs w:val="20"/>
        </w:rPr>
        <w:t>.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A02A51">
        <w:rPr>
          <w:rStyle w:val="spellingerror"/>
          <w:szCs w:val="20"/>
        </w:rPr>
        <w:tab/>
      </w:r>
      <w:r>
        <w:rPr>
          <w:rStyle w:val="spellingerror"/>
          <w:szCs w:val="20"/>
        </w:rPr>
        <w:t>C</w:t>
      </w:r>
      <w:r>
        <w:rPr>
          <w:rStyle w:val="normaltextrun1"/>
          <w:szCs w:val="20"/>
        </w:rPr>
        <w:t xml:space="preserve"> He watches TV.</w:t>
      </w:r>
      <w:r>
        <w:rPr>
          <w:rStyle w:val="eop"/>
          <w:szCs w:val="20"/>
          <w:lang w:val="en-US"/>
        </w:rPr>
        <w:t> </w:t>
      </w:r>
    </w:p>
    <w:p w14:paraId="69349621" w14:textId="77777777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3" w:hanging="283"/>
        <w:rPr>
          <w:lang w:val="en-US"/>
        </w:rPr>
      </w:pPr>
      <w:r>
        <w:rPr>
          <w:rStyle w:val="normaltextrun1"/>
          <w:szCs w:val="20"/>
        </w:rPr>
        <w:t>How does he wake up?</w:t>
      </w:r>
      <w:r>
        <w:rPr>
          <w:rStyle w:val="eop"/>
          <w:szCs w:val="20"/>
          <w:lang w:val="en-US"/>
        </w:rPr>
        <w:t> </w:t>
      </w:r>
    </w:p>
    <w:p w14:paraId="21706D92" w14:textId="77777777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He uses an alarm </w:t>
      </w:r>
      <w:r>
        <w:rPr>
          <w:rStyle w:val="spellingerror"/>
          <w:szCs w:val="20"/>
        </w:rPr>
        <w:t>clock.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B</w:t>
      </w:r>
      <w:r>
        <w:rPr>
          <w:rStyle w:val="normaltextrun1"/>
          <w:szCs w:val="20"/>
        </w:rPr>
        <w:t xml:space="preserve"> His phone makes a noise. </w:t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>
        <w:rPr>
          <w:rStyle w:val="normaltextrun1"/>
          <w:szCs w:val="20"/>
        </w:rPr>
        <w:t>C He wakes up late.</w:t>
      </w:r>
      <w:r>
        <w:rPr>
          <w:rStyle w:val="eop"/>
          <w:szCs w:val="20"/>
          <w:lang w:val="en-US"/>
        </w:rPr>
        <w:t> </w:t>
      </w:r>
    </w:p>
    <w:p w14:paraId="71283DFF" w14:textId="77777777" w:rsidR="008E7FAA" w:rsidRDefault="008E7FAA" w:rsidP="008B01A6">
      <w:pPr>
        <w:pStyle w:val="questions"/>
        <w:numPr>
          <w:ilvl w:val="0"/>
          <w:numId w:val="7"/>
        </w:numPr>
        <w:spacing w:line="276" w:lineRule="auto"/>
        <w:ind w:left="283" w:hanging="283"/>
        <w:rPr>
          <w:lang w:val="en-US"/>
        </w:rPr>
      </w:pPr>
      <w:r>
        <w:rPr>
          <w:rStyle w:val="normaltextrun1"/>
          <w:szCs w:val="20"/>
        </w:rPr>
        <w:t>Bea thinks Mark </w:t>
      </w:r>
      <w:r>
        <w:rPr>
          <w:rStyle w:val="eop"/>
          <w:szCs w:val="20"/>
          <w:lang w:val="en-US"/>
        </w:rPr>
        <w:t> </w:t>
      </w:r>
    </w:p>
    <w:p w14:paraId="2FDF562D" w14:textId="77777777" w:rsidR="008E7FAA" w:rsidRDefault="008E7FAA" w:rsidP="00720FDF">
      <w:pPr>
        <w:pStyle w:val="questions"/>
        <w:spacing w:after="120"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uses his phone too </w:t>
      </w:r>
      <w:r>
        <w:rPr>
          <w:rStyle w:val="spellingerror"/>
          <w:szCs w:val="20"/>
        </w:rPr>
        <w:t>much.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B</w:t>
      </w:r>
      <w:r>
        <w:rPr>
          <w:rStyle w:val="normaltextrun1"/>
          <w:szCs w:val="20"/>
        </w:rPr>
        <w:t xml:space="preserve"> needs a better </w:t>
      </w:r>
      <w:r>
        <w:rPr>
          <w:rStyle w:val="spellingerror"/>
          <w:szCs w:val="20"/>
        </w:rPr>
        <w:t>phone.</w:t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 w:rsidR="000D38BD">
        <w:rPr>
          <w:rStyle w:val="spellingerror"/>
          <w:szCs w:val="20"/>
        </w:rPr>
        <w:tab/>
      </w:r>
      <w:r>
        <w:rPr>
          <w:rStyle w:val="spellingerror"/>
          <w:szCs w:val="20"/>
        </w:rPr>
        <w:t>C</w:t>
      </w:r>
      <w:r>
        <w:rPr>
          <w:rStyle w:val="normaltextrun1"/>
          <w:szCs w:val="20"/>
        </w:rPr>
        <w:t xml:space="preserve"> should look for a new phone.</w:t>
      </w:r>
      <w:r>
        <w:rPr>
          <w:rStyle w:val="eop"/>
          <w:szCs w:val="20"/>
          <w:lang w:val="en-US"/>
        </w:rPr>
        <w:t> </w:t>
      </w:r>
    </w:p>
    <w:p w14:paraId="25F9BD9D" w14:textId="77777777" w:rsidR="00720FDF" w:rsidRDefault="00720FDF" w:rsidP="008B01A6">
      <w:pPr>
        <w:pStyle w:val="questions"/>
        <w:numPr>
          <w:ilvl w:val="0"/>
          <w:numId w:val="7"/>
        </w:numPr>
        <w:spacing w:line="276" w:lineRule="auto"/>
        <w:ind w:left="284" w:hanging="284"/>
        <w:rPr>
          <w:lang w:val="en-US"/>
        </w:rPr>
      </w:pPr>
      <w:r>
        <w:rPr>
          <w:rStyle w:val="normaltextrun1"/>
          <w:szCs w:val="20"/>
        </w:rPr>
        <w:t xml:space="preserve">Bea </w:t>
      </w:r>
      <w:proofErr w:type="gramStart"/>
      <w:r>
        <w:rPr>
          <w:rStyle w:val="normaltextrun1"/>
          <w:szCs w:val="20"/>
        </w:rPr>
        <w:t>say</w:t>
      </w:r>
      <w:proofErr w:type="gramEnd"/>
      <w:r>
        <w:rPr>
          <w:rStyle w:val="normaltextrun1"/>
          <w:szCs w:val="20"/>
        </w:rPr>
        <w:t xml:space="preserve"> that Mark should </w:t>
      </w:r>
      <w:r>
        <w:rPr>
          <w:rStyle w:val="eop"/>
          <w:szCs w:val="20"/>
          <w:lang w:val="en-US"/>
        </w:rPr>
        <w:t> </w:t>
      </w:r>
    </w:p>
    <w:p w14:paraId="78EBEB86" w14:textId="77777777" w:rsidR="008E7FAA" w:rsidRDefault="008E7FAA" w:rsidP="00720FDF">
      <w:pPr>
        <w:pStyle w:val="questions"/>
        <w:spacing w:line="276" w:lineRule="auto"/>
        <w:ind w:left="283" w:firstLine="0"/>
        <w:rPr>
          <w:lang w:val="en-US"/>
        </w:rPr>
      </w:pPr>
      <w:r>
        <w:rPr>
          <w:rStyle w:val="normaltextrun1"/>
          <w:szCs w:val="20"/>
        </w:rPr>
        <w:t xml:space="preserve">A stay at home.  </w:t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>
        <w:rPr>
          <w:rStyle w:val="normaltextrun1"/>
          <w:szCs w:val="20"/>
        </w:rPr>
        <w:t xml:space="preserve">B use his phone more. </w:t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 w:rsidR="000D38BD">
        <w:rPr>
          <w:rStyle w:val="normaltextrun1"/>
          <w:szCs w:val="20"/>
        </w:rPr>
        <w:tab/>
      </w:r>
      <w:r>
        <w:rPr>
          <w:rStyle w:val="normaltextrun1"/>
          <w:szCs w:val="20"/>
        </w:rPr>
        <w:t>C go out with her.</w:t>
      </w:r>
      <w:r>
        <w:rPr>
          <w:rStyle w:val="eop"/>
          <w:szCs w:val="20"/>
          <w:lang w:val="en-US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0D38BD" w14:paraId="06686ABB" w14:textId="77777777" w:rsidTr="00C0405D">
        <w:tc>
          <w:tcPr>
            <w:tcW w:w="425" w:type="dxa"/>
          </w:tcPr>
          <w:p w14:paraId="0DB77C6D" w14:textId="77777777" w:rsidR="000D38BD" w:rsidRDefault="008E7FAA" w:rsidP="00C0405D">
            <w:pPr>
              <w:pStyle w:val="textbox"/>
              <w:jc w:val="right"/>
            </w:pPr>
            <w:r>
              <w:rPr>
                <w:rStyle w:val="eop"/>
                <w:szCs w:val="20"/>
                <w:lang w:val="en-US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532D281B" w14:textId="77777777" w:rsidR="000D38BD" w:rsidRPr="00A96F8A" w:rsidRDefault="000D38BD" w:rsidP="008B01A6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6ED33005" w14:textId="77777777" w:rsidR="008E7FAA" w:rsidRDefault="008E7FAA" w:rsidP="008E7FAA">
      <w:pPr>
        <w:rPr>
          <w:lang w:val="en-US"/>
        </w:rPr>
      </w:pPr>
    </w:p>
    <w:p w14:paraId="36E6107A" w14:textId="77777777" w:rsidR="000D38BD" w:rsidRDefault="000D38BD">
      <w:pPr>
        <w:spacing w:after="160" w:line="259" w:lineRule="auto"/>
        <w:rPr>
          <w:rStyle w:val="normaltextrun1"/>
          <w:rFonts w:ascii="Gill Sans MT" w:hAnsi="Gill Sans MT"/>
          <w:b/>
          <w:bCs/>
          <w:sz w:val="28"/>
          <w:szCs w:val="28"/>
        </w:rPr>
      </w:pPr>
      <w:r>
        <w:rPr>
          <w:rStyle w:val="normaltextrun1"/>
          <w:rFonts w:ascii="Gill Sans MT" w:hAnsi="Gill Sans MT"/>
          <w:b/>
          <w:bCs/>
          <w:sz w:val="28"/>
          <w:szCs w:val="28"/>
        </w:rPr>
        <w:br w:type="page"/>
      </w:r>
    </w:p>
    <w:p w14:paraId="3312D816" w14:textId="77777777" w:rsidR="008E7FAA" w:rsidRPr="000D38BD" w:rsidRDefault="008E7FAA" w:rsidP="000D38BD">
      <w:pPr>
        <w:pStyle w:val="Header2"/>
      </w:pPr>
      <w:r w:rsidRPr="000D38BD">
        <w:rPr>
          <w:rStyle w:val="normaltextrun1"/>
        </w:rPr>
        <w:lastRenderedPageBreak/>
        <w:t>WRITING</w:t>
      </w:r>
      <w:r w:rsidRPr="000D38BD">
        <w:rPr>
          <w:rStyle w:val="eop"/>
        </w:rPr>
        <w:t> </w:t>
      </w:r>
    </w:p>
    <w:p w14:paraId="74F88D92" w14:textId="1EA4B05E" w:rsidR="008E7FAA" w:rsidRPr="000D38BD" w:rsidRDefault="008E7FAA" w:rsidP="000D38BD">
      <w:pPr>
        <w:pStyle w:val="Rubric"/>
      </w:pPr>
      <w:r w:rsidRPr="000D38BD">
        <w:rPr>
          <w:rStyle w:val="normaltextrun1"/>
        </w:rPr>
        <w:t>5</w:t>
      </w:r>
      <w:r w:rsidR="00797117">
        <w:rPr>
          <w:rStyle w:val="normaltextrun1"/>
        </w:rPr>
        <w:tab/>
      </w:r>
      <w:r w:rsidRPr="000D38BD">
        <w:rPr>
          <w:rStyle w:val="normaltextrun1"/>
        </w:rPr>
        <w:t xml:space="preserve">Write a paragraph (about 80–100 words) about how to use something. </w:t>
      </w:r>
      <w:r w:rsidR="00797117">
        <w:rPr>
          <w:rStyle w:val="normaltextrun1"/>
        </w:rPr>
        <w:br/>
      </w:r>
      <w:r w:rsidRPr="000D38BD">
        <w:rPr>
          <w:rStyle w:val="normaltextrun1"/>
        </w:rPr>
        <w:t>Use the ideas below to help you.</w:t>
      </w:r>
      <w:r w:rsidRPr="000D38BD">
        <w:rPr>
          <w:rStyle w:val="eop"/>
        </w:rPr>
        <w:t> </w:t>
      </w:r>
    </w:p>
    <w:p w14:paraId="7E5C021C" w14:textId="364E0967" w:rsidR="008E7FAA" w:rsidRPr="000D38BD" w:rsidRDefault="00AF79C7" w:rsidP="00DF2900">
      <w:pPr>
        <w:pStyle w:val="ListParagraph"/>
        <w:numPr>
          <w:ilvl w:val="0"/>
          <w:numId w:val="8"/>
        </w:numPr>
        <w:rPr>
          <w:lang w:val="en-US"/>
        </w:rPr>
      </w:pPr>
      <w:r w:rsidRPr="007478AC">
        <w:rPr>
          <w:rStyle w:val="normaltextrun1"/>
          <w:rFonts w:ascii="Helvetica" w:hAnsi="Helvetica" w:cs="Helvetica"/>
          <w:sz w:val="20"/>
          <w:szCs w:val="20"/>
          <w:lang w:val="en-US"/>
        </w:rPr>
        <w:t>Think of a gadget or something you often use.</w:t>
      </w:r>
      <w:r w:rsidR="008E7FAA" w:rsidRPr="000D38BD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2AC9F7EA" w14:textId="1268EBB2" w:rsidR="008E7FAA" w:rsidRPr="000D38BD" w:rsidRDefault="00AF79C7" w:rsidP="00DF2900">
      <w:pPr>
        <w:pStyle w:val="ListParagraph"/>
        <w:numPr>
          <w:ilvl w:val="0"/>
          <w:numId w:val="8"/>
        </w:numPr>
        <w:rPr>
          <w:lang w:val="en-US"/>
        </w:rPr>
      </w:pPr>
      <w:r w:rsidRPr="007478AC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Think of things you </w:t>
      </w:r>
      <w:proofErr w:type="gramStart"/>
      <w:r w:rsidRPr="007478AC">
        <w:rPr>
          <w:rStyle w:val="advancedproofingissue"/>
          <w:rFonts w:ascii="Arial" w:hAnsi="Arial" w:cs="Arial"/>
          <w:i/>
          <w:iCs/>
          <w:sz w:val="20"/>
          <w:szCs w:val="20"/>
          <w:lang w:val="en-US"/>
        </w:rPr>
        <w:t>have to</w:t>
      </w:r>
      <w:proofErr w:type="gramEnd"/>
      <w:r w:rsidRPr="007478AC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, </w:t>
      </w:r>
      <w:r w:rsidRPr="007478AC">
        <w:rPr>
          <w:rStyle w:val="normaltextrun1"/>
          <w:rFonts w:ascii="Arial" w:hAnsi="Arial" w:cs="Arial"/>
          <w:i/>
          <w:iCs/>
          <w:sz w:val="20"/>
          <w:szCs w:val="20"/>
          <w:lang w:val="en-US"/>
        </w:rPr>
        <w:t>should</w:t>
      </w:r>
      <w:r w:rsidR="00A67FF8">
        <w:rPr>
          <w:rStyle w:val="normaltextrun1"/>
          <w:rFonts w:ascii="Arial" w:hAnsi="Arial" w:cs="Arial"/>
          <w:i/>
          <w:iCs/>
          <w:sz w:val="20"/>
          <w:szCs w:val="20"/>
          <w:lang w:val="en-US"/>
        </w:rPr>
        <w:t>,</w:t>
      </w:r>
      <w:r w:rsidRPr="007478AC">
        <w:rPr>
          <w:rStyle w:val="normaltextrun1"/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7478AC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and </w:t>
      </w:r>
      <w:r w:rsidRPr="007478AC">
        <w:rPr>
          <w:rStyle w:val="normaltextrun1"/>
          <w:rFonts w:ascii="Arial" w:hAnsi="Arial" w:cs="Arial"/>
          <w:i/>
          <w:iCs/>
          <w:sz w:val="20"/>
          <w:szCs w:val="20"/>
          <w:lang w:val="en-US"/>
        </w:rPr>
        <w:t xml:space="preserve">mustn’t </w:t>
      </w:r>
      <w:r w:rsidRPr="007478AC">
        <w:rPr>
          <w:rStyle w:val="normaltextrun1"/>
          <w:rFonts w:ascii="Helvetica" w:hAnsi="Helvetica" w:cs="Helvetica"/>
          <w:sz w:val="20"/>
          <w:szCs w:val="20"/>
          <w:lang w:val="en-US"/>
        </w:rPr>
        <w:t>do when you use it.</w:t>
      </w:r>
      <w:r w:rsidR="008E7FAA" w:rsidRPr="000D38BD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21389CB5" w14:textId="77777777" w:rsidR="008E7FAA" w:rsidRPr="000D38BD" w:rsidRDefault="00AF79C7" w:rsidP="00DF2900">
      <w:pPr>
        <w:pStyle w:val="ListParagraph"/>
        <w:numPr>
          <w:ilvl w:val="0"/>
          <w:numId w:val="8"/>
        </w:numPr>
        <w:rPr>
          <w:lang w:val="en-US"/>
        </w:rPr>
      </w:pPr>
      <w:r w:rsidRPr="007478AC">
        <w:rPr>
          <w:rStyle w:val="normaltextrun1"/>
          <w:rFonts w:ascii="Helvetica" w:hAnsi="Helvetica" w:cs="Helvetica"/>
          <w:sz w:val="20"/>
          <w:szCs w:val="20"/>
          <w:lang w:val="en-US"/>
        </w:rPr>
        <w:t>Why is it important to you?</w:t>
      </w:r>
      <w:r w:rsidR="008E7FAA" w:rsidRPr="000D38BD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419EDE33" w14:textId="77777777" w:rsidR="00DF2900" w:rsidRPr="00335798" w:rsidRDefault="00DF2900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6BF2605" w14:textId="77777777" w:rsidR="00DF2900" w:rsidRPr="00335798" w:rsidRDefault="00DF2900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6E2238F9" w14:textId="77777777" w:rsidR="00DF2900" w:rsidRPr="00335798" w:rsidRDefault="00DF2900" w:rsidP="00DF2900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0D38BD" w14:paraId="76CB5696" w14:textId="77777777" w:rsidTr="00C0405D">
        <w:tc>
          <w:tcPr>
            <w:tcW w:w="425" w:type="dxa"/>
          </w:tcPr>
          <w:p w14:paraId="0A5AF851" w14:textId="77777777" w:rsidR="000D38BD" w:rsidRDefault="000D38B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EF4F797" w14:textId="77777777" w:rsidR="000D38BD" w:rsidRPr="00A96F8A" w:rsidRDefault="000D38BD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71C5A68F" w14:textId="77777777" w:rsidR="008E7FAA" w:rsidRPr="000D38BD" w:rsidRDefault="008E7FAA" w:rsidP="000D38BD">
      <w:pPr>
        <w:pStyle w:val="Header2"/>
      </w:pPr>
      <w:r w:rsidRPr="000D38BD">
        <w:rPr>
          <w:rStyle w:val="normaltextrun1"/>
        </w:rPr>
        <w:t>SPEAKING</w:t>
      </w:r>
      <w:r w:rsidRPr="000D38BD">
        <w:rPr>
          <w:rStyle w:val="eop"/>
        </w:rPr>
        <w:t> </w:t>
      </w:r>
    </w:p>
    <w:p w14:paraId="4693B5B5" w14:textId="6ACB789A" w:rsidR="008E7FAA" w:rsidRPr="000D38BD" w:rsidRDefault="008E7FAA" w:rsidP="000D38BD">
      <w:pPr>
        <w:pStyle w:val="Rubric"/>
      </w:pPr>
      <w:r w:rsidRPr="000D38BD">
        <w:rPr>
          <w:rStyle w:val="normaltextrun1"/>
        </w:rPr>
        <w:t>6</w:t>
      </w:r>
      <w:r w:rsidR="00797117">
        <w:rPr>
          <w:rStyle w:val="normaltextrun1"/>
        </w:rPr>
        <w:tab/>
      </w:r>
      <w:r w:rsidRPr="000D38BD">
        <w:rPr>
          <w:rStyle w:val="normaltextrun1"/>
        </w:rPr>
        <w:t>In pairs, each choose one gadget from the photos</w:t>
      </w:r>
      <w:r w:rsidR="00A67FF8">
        <w:rPr>
          <w:rStyle w:val="normaltextrun1"/>
        </w:rPr>
        <w:t>,</w:t>
      </w:r>
      <w:r w:rsidRPr="000D38BD">
        <w:rPr>
          <w:rStyle w:val="normaltextrun1"/>
        </w:rPr>
        <w:t xml:space="preserve"> but don’t tell your partner what you </w:t>
      </w:r>
      <w:r w:rsidR="00B503AE">
        <w:rPr>
          <w:rStyle w:val="normaltextrun1"/>
        </w:rPr>
        <w:t>chose</w:t>
      </w:r>
      <w:r w:rsidRPr="000D38BD">
        <w:rPr>
          <w:rStyle w:val="normaltextrun1"/>
        </w:rPr>
        <w:t>. Describe the gadget to your partner and say why you think it’s important to have.  </w:t>
      </w:r>
      <w:r w:rsidRPr="000D38BD">
        <w:rPr>
          <w:rStyle w:val="eop"/>
        </w:rPr>
        <w:t> </w:t>
      </w:r>
    </w:p>
    <w:p w14:paraId="2BAEC10A" w14:textId="77777777" w:rsidR="00720FDF" w:rsidRDefault="00720FDF" w:rsidP="008B01A6">
      <w:pPr>
        <w:tabs>
          <w:tab w:val="clear" w:pos="284"/>
          <w:tab w:val="left" w:pos="2835"/>
          <w:tab w:val="left" w:pos="4536"/>
          <w:tab w:val="left" w:pos="5954"/>
        </w:tabs>
        <w:rPr>
          <w:rStyle w:val="eop"/>
          <w:szCs w:val="20"/>
          <w:lang w:val="en-US"/>
        </w:rPr>
      </w:pPr>
      <w:r>
        <w:rPr>
          <w:rStyle w:val="eop"/>
          <w:szCs w:val="20"/>
          <w:lang w:val="en-US"/>
        </w:rPr>
        <w:tab/>
      </w:r>
      <w:r w:rsidR="003427CF">
        <w:rPr>
          <w:rStyle w:val="eop"/>
          <w:noProof/>
          <w:szCs w:val="20"/>
          <w:lang w:eastAsia="en-GB"/>
        </w:rPr>
        <w:drawing>
          <wp:inline distT="0" distB="0" distL="0" distR="0" wp14:anchorId="75C4E4B1" wp14:editId="31DC5CDC">
            <wp:extent cx="660400" cy="965200"/>
            <wp:effectExtent l="0" t="0" r="0" b="0"/>
            <wp:docPr id="5" name="Picture 1" descr="AW Skills Test Uni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W Skills Test Unit 7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szCs w:val="20"/>
          <w:lang w:val="en-US"/>
        </w:rPr>
        <w:t xml:space="preserve">   </w:t>
      </w:r>
      <w:r>
        <w:rPr>
          <w:rStyle w:val="eop"/>
          <w:szCs w:val="20"/>
          <w:lang w:val="en-US"/>
        </w:rPr>
        <w:tab/>
      </w:r>
      <w:r w:rsidR="008B01A6">
        <w:rPr>
          <w:rStyle w:val="eop"/>
          <w:szCs w:val="20"/>
          <w:lang w:val="en-US"/>
        </w:rPr>
        <w:tab/>
      </w:r>
      <w:r w:rsidR="003427CF">
        <w:rPr>
          <w:rStyle w:val="eop"/>
          <w:noProof/>
          <w:szCs w:val="20"/>
          <w:lang w:eastAsia="en-GB"/>
        </w:rPr>
        <w:drawing>
          <wp:inline distT="0" distB="0" distL="0" distR="0" wp14:anchorId="1D86532A" wp14:editId="6DE32AF4">
            <wp:extent cx="711200" cy="965200"/>
            <wp:effectExtent l="0" t="0" r="0" b="0"/>
            <wp:docPr id="2" name="Picture 2" descr="AW Skills Test Uni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W Skills Test Unit 7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05FC4" w14:textId="77777777" w:rsidR="00720FDF" w:rsidRDefault="00720FDF" w:rsidP="008B01A6">
      <w:pPr>
        <w:tabs>
          <w:tab w:val="clear" w:pos="284"/>
          <w:tab w:val="left" w:pos="2835"/>
          <w:tab w:val="left" w:pos="5812"/>
        </w:tabs>
        <w:rPr>
          <w:rStyle w:val="eop"/>
          <w:szCs w:val="20"/>
          <w:lang w:val="en-US"/>
        </w:rPr>
      </w:pPr>
      <w:r>
        <w:rPr>
          <w:rStyle w:val="eop"/>
          <w:szCs w:val="20"/>
          <w:lang w:val="en-US"/>
        </w:rPr>
        <w:tab/>
      </w:r>
      <w:r w:rsidRPr="001D4635">
        <w:rPr>
          <w:rStyle w:val="eop"/>
          <w:b/>
          <w:szCs w:val="20"/>
          <w:lang w:val="en-US"/>
        </w:rPr>
        <w:t>A</w:t>
      </w:r>
      <w:r w:rsidR="001D4635">
        <w:rPr>
          <w:rStyle w:val="eop"/>
          <w:szCs w:val="20"/>
          <w:lang w:val="en-US"/>
        </w:rPr>
        <w:tab/>
      </w:r>
      <w:r w:rsidRPr="001D4635">
        <w:rPr>
          <w:rStyle w:val="eop"/>
          <w:b/>
          <w:szCs w:val="20"/>
          <w:lang w:val="en-US"/>
        </w:rPr>
        <w:t>B</w:t>
      </w:r>
    </w:p>
    <w:p w14:paraId="5CD6D8D0" w14:textId="77777777" w:rsidR="00720FDF" w:rsidRDefault="00720FDF" w:rsidP="00720FDF">
      <w:pPr>
        <w:tabs>
          <w:tab w:val="left" w:pos="3402"/>
          <w:tab w:val="left" w:pos="5387"/>
        </w:tabs>
        <w:rPr>
          <w:rStyle w:val="eop"/>
          <w:szCs w:val="20"/>
          <w:lang w:val="en-US"/>
        </w:rPr>
      </w:pPr>
    </w:p>
    <w:p w14:paraId="39489202" w14:textId="77777777" w:rsidR="00720FDF" w:rsidRDefault="008B01A6" w:rsidP="00720FDF">
      <w:pPr>
        <w:tabs>
          <w:tab w:val="left" w:pos="2268"/>
          <w:tab w:val="left" w:pos="5954"/>
        </w:tabs>
        <w:rPr>
          <w:rStyle w:val="eop"/>
          <w:szCs w:val="20"/>
          <w:lang w:val="en-US"/>
        </w:rPr>
      </w:pPr>
      <w:r>
        <w:rPr>
          <w:rStyle w:val="eop"/>
          <w:szCs w:val="20"/>
          <w:lang w:val="en-US"/>
        </w:rPr>
        <w:tab/>
      </w:r>
      <w:r w:rsidR="00720FDF">
        <w:rPr>
          <w:rStyle w:val="eop"/>
          <w:szCs w:val="20"/>
          <w:lang w:val="en-US"/>
        </w:rPr>
        <w:tab/>
      </w:r>
      <w:r w:rsidR="003427CF">
        <w:rPr>
          <w:rStyle w:val="eop"/>
          <w:noProof/>
          <w:szCs w:val="20"/>
          <w:lang w:eastAsia="en-GB"/>
        </w:rPr>
        <w:drawing>
          <wp:inline distT="0" distB="0" distL="0" distR="0" wp14:anchorId="45312549" wp14:editId="3EF3B3F9">
            <wp:extent cx="1439545" cy="956945"/>
            <wp:effectExtent l="0" t="0" r="0" b="0"/>
            <wp:docPr id="3" name="Picture 3" descr="AW Skills Test Uni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W Skills Test Unit 7"/>
                    <pic:cNvPicPr>
                      <a:picLocks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0FDF">
        <w:rPr>
          <w:rStyle w:val="eop"/>
          <w:szCs w:val="20"/>
          <w:lang w:val="en-US"/>
        </w:rPr>
        <w:t xml:space="preserve">  </w:t>
      </w:r>
      <w:r w:rsidR="00720FDF">
        <w:rPr>
          <w:rStyle w:val="eop"/>
          <w:szCs w:val="20"/>
          <w:lang w:val="en-US"/>
        </w:rPr>
        <w:tab/>
      </w:r>
      <w:r w:rsidR="003427CF">
        <w:rPr>
          <w:rStyle w:val="eop"/>
          <w:noProof/>
          <w:szCs w:val="20"/>
          <w:lang w:eastAsia="en-GB"/>
        </w:rPr>
        <w:drawing>
          <wp:inline distT="0" distB="0" distL="0" distR="0" wp14:anchorId="09702FC0" wp14:editId="264C2F80">
            <wp:extent cx="702945" cy="1007745"/>
            <wp:effectExtent l="0" t="0" r="0" b="0"/>
            <wp:docPr id="4" name="Picture 4" descr="AW Skills Test Uni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W Skills Test Unit 7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62687" w14:textId="77777777" w:rsidR="00720FDF" w:rsidRDefault="008B01A6" w:rsidP="008B01A6">
      <w:pPr>
        <w:tabs>
          <w:tab w:val="left" w:pos="2835"/>
          <w:tab w:val="left" w:pos="5812"/>
        </w:tabs>
        <w:rPr>
          <w:rStyle w:val="eop"/>
          <w:szCs w:val="20"/>
          <w:lang w:val="en-US"/>
        </w:rPr>
      </w:pPr>
      <w:r>
        <w:rPr>
          <w:rStyle w:val="eop"/>
          <w:szCs w:val="20"/>
          <w:lang w:val="en-US"/>
        </w:rPr>
        <w:tab/>
      </w:r>
      <w:r w:rsidR="00720FDF">
        <w:rPr>
          <w:rStyle w:val="eop"/>
          <w:szCs w:val="20"/>
          <w:lang w:val="en-US"/>
        </w:rPr>
        <w:tab/>
      </w:r>
      <w:r w:rsidR="00720FDF" w:rsidRPr="001D4635">
        <w:rPr>
          <w:rStyle w:val="eop"/>
          <w:b/>
          <w:szCs w:val="20"/>
          <w:lang w:val="en-US"/>
        </w:rPr>
        <w:t>C</w:t>
      </w:r>
      <w:r w:rsidR="00720FDF">
        <w:rPr>
          <w:rStyle w:val="eop"/>
          <w:szCs w:val="20"/>
          <w:lang w:val="en-US"/>
        </w:rPr>
        <w:tab/>
      </w:r>
      <w:r w:rsidR="00720FDF" w:rsidRPr="001D4635">
        <w:rPr>
          <w:rStyle w:val="eop"/>
          <w:b/>
          <w:szCs w:val="20"/>
          <w:lang w:val="en-US"/>
        </w:rPr>
        <w:t>D</w:t>
      </w:r>
    </w:p>
    <w:p w14:paraId="5CD0CDAD" w14:textId="77777777" w:rsidR="00720FDF" w:rsidRDefault="00720FDF" w:rsidP="00720FDF">
      <w:pPr>
        <w:tabs>
          <w:tab w:val="left" w:pos="3402"/>
          <w:tab w:val="left" w:pos="5387"/>
        </w:tabs>
        <w:rPr>
          <w:rStyle w:val="eop"/>
          <w:szCs w:val="20"/>
          <w:lang w:val="en-US"/>
        </w:rPr>
      </w:pPr>
      <w:r>
        <w:rPr>
          <w:rStyle w:val="eop"/>
          <w:szCs w:val="20"/>
          <w:lang w:val="en-US"/>
        </w:rPr>
        <w:t xml:space="preserve">   </w:t>
      </w:r>
    </w:p>
    <w:p w14:paraId="516F4E5F" w14:textId="11D98168" w:rsidR="000D38BD" w:rsidRPr="000D38BD" w:rsidRDefault="008E7FAA" w:rsidP="008B01A6">
      <w:pPr>
        <w:pStyle w:val="Rubric"/>
      </w:pPr>
      <w:r w:rsidRPr="000D38BD">
        <w:rPr>
          <w:rStyle w:val="normaltextrun1"/>
        </w:rPr>
        <w:t>7</w:t>
      </w:r>
      <w:r w:rsidR="000D38BD">
        <w:rPr>
          <w:rStyle w:val="normaltextrun1"/>
        </w:rPr>
        <w:t xml:space="preserve"> </w:t>
      </w:r>
      <w:r w:rsidR="001D4635">
        <w:rPr>
          <w:rStyle w:val="normaltextrun1"/>
        </w:rPr>
        <w:tab/>
      </w:r>
      <w:r w:rsidRPr="000D38BD">
        <w:rPr>
          <w:rStyle w:val="normaltextrun1"/>
        </w:rPr>
        <w:t xml:space="preserve">In pairs, read the sentences. Decide if you agree or disagree with them. </w:t>
      </w:r>
      <w:r w:rsidR="00797117">
        <w:rPr>
          <w:rStyle w:val="normaltextrun1"/>
        </w:rPr>
        <w:br/>
      </w:r>
      <w:r w:rsidRPr="000D38BD">
        <w:rPr>
          <w:rStyle w:val="normaltextrun1"/>
        </w:rPr>
        <w:t>Take turns tell</w:t>
      </w:r>
      <w:r w:rsidR="006A179C">
        <w:rPr>
          <w:rStyle w:val="normaltextrun1"/>
        </w:rPr>
        <w:t>ing</w:t>
      </w:r>
      <w:r w:rsidRPr="000D38BD">
        <w:rPr>
          <w:rStyle w:val="normaltextrun1"/>
        </w:rPr>
        <w:t xml:space="preserve"> your partner your opinion.  </w:t>
      </w:r>
      <w:r w:rsidRPr="000D38BD">
        <w:rPr>
          <w:rStyle w:val="eop"/>
        </w:rPr>
        <w:t> </w:t>
      </w:r>
    </w:p>
    <w:p w14:paraId="361E7B43" w14:textId="64C460E8" w:rsidR="008E7FAA" w:rsidRPr="00DF2900" w:rsidRDefault="006A179C" w:rsidP="00797117">
      <w:pPr>
        <w:pStyle w:val="Example"/>
        <w:spacing w:after="120"/>
        <w:ind w:firstLine="0"/>
        <w:rPr>
          <w:b w:val="0"/>
          <w:i/>
          <w:sz w:val="20"/>
          <w:szCs w:val="20"/>
        </w:rPr>
      </w:pPr>
      <w:r w:rsidRPr="00DF2900">
        <w:rPr>
          <w:rStyle w:val="normaltextrun1"/>
          <w:b w:val="0"/>
          <w:i/>
          <w:sz w:val="20"/>
          <w:szCs w:val="20"/>
        </w:rPr>
        <w:t>“</w:t>
      </w:r>
      <w:r w:rsidR="008E7FAA" w:rsidRPr="00DF2900">
        <w:rPr>
          <w:rStyle w:val="normaltextrun1"/>
          <w:b w:val="0"/>
          <w:i/>
          <w:sz w:val="20"/>
          <w:szCs w:val="20"/>
        </w:rPr>
        <w:t>Teenagers should not spend more than 30 minutes a day on the internet.</w:t>
      </w:r>
      <w:r w:rsidRPr="00DF2900">
        <w:rPr>
          <w:rStyle w:val="normaltextrun1"/>
          <w:b w:val="0"/>
          <w:i/>
          <w:sz w:val="20"/>
          <w:szCs w:val="20"/>
        </w:rPr>
        <w:t>”</w:t>
      </w:r>
      <w:r w:rsidR="008E7FAA" w:rsidRPr="00DF2900">
        <w:rPr>
          <w:rStyle w:val="eop"/>
          <w:b w:val="0"/>
          <w:i/>
          <w:sz w:val="20"/>
          <w:szCs w:val="20"/>
        </w:rPr>
        <w:t> </w:t>
      </w:r>
    </w:p>
    <w:p w14:paraId="4A6B90A2" w14:textId="482BA28D" w:rsidR="008E7FAA" w:rsidRPr="00DF2900" w:rsidRDefault="006A179C" w:rsidP="00797117">
      <w:pPr>
        <w:pStyle w:val="Example"/>
        <w:spacing w:after="120"/>
        <w:ind w:firstLine="0"/>
        <w:rPr>
          <w:b w:val="0"/>
          <w:i/>
          <w:sz w:val="20"/>
          <w:szCs w:val="20"/>
        </w:rPr>
      </w:pPr>
      <w:r w:rsidRPr="00DF2900">
        <w:rPr>
          <w:rStyle w:val="normaltextrun1"/>
          <w:b w:val="0"/>
          <w:i/>
          <w:sz w:val="20"/>
          <w:szCs w:val="20"/>
        </w:rPr>
        <w:t>“</w:t>
      </w:r>
      <w:r w:rsidR="008E7FAA" w:rsidRPr="00DF2900">
        <w:rPr>
          <w:rStyle w:val="normaltextrun1"/>
          <w:b w:val="0"/>
          <w:i/>
          <w:sz w:val="20"/>
          <w:szCs w:val="20"/>
        </w:rPr>
        <w:t>Modern life is great because there are a lot of useful gadgets to help us live easier lives.</w:t>
      </w:r>
      <w:r w:rsidRPr="00DF2900">
        <w:rPr>
          <w:rStyle w:val="normaltextrun1"/>
          <w:b w:val="0"/>
          <w:i/>
          <w:sz w:val="20"/>
          <w:szCs w:val="20"/>
        </w:rPr>
        <w:t>”</w:t>
      </w:r>
      <w:r w:rsidR="008E7FAA" w:rsidRPr="00DF2900">
        <w:rPr>
          <w:rStyle w:val="eop"/>
          <w:b w:val="0"/>
          <w:i/>
          <w:sz w:val="20"/>
          <w:szCs w:val="20"/>
        </w:rPr>
        <w:t> </w:t>
      </w:r>
    </w:p>
    <w:p w14:paraId="1B9861C8" w14:textId="40F2D392" w:rsidR="008E7FAA" w:rsidRPr="00DF2900" w:rsidRDefault="006A179C" w:rsidP="00797117">
      <w:pPr>
        <w:pStyle w:val="Example"/>
        <w:spacing w:after="120"/>
        <w:ind w:firstLine="0"/>
        <w:rPr>
          <w:b w:val="0"/>
          <w:i/>
          <w:sz w:val="20"/>
          <w:szCs w:val="20"/>
        </w:rPr>
      </w:pPr>
      <w:r w:rsidRPr="00DF2900">
        <w:rPr>
          <w:rStyle w:val="normaltextrun1"/>
          <w:b w:val="0"/>
          <w:i/>
          <w:sz w:val="20"/>
          <w:szCs w:val="20"/>
        </w:rPr>
        <w:t>“</w:t>
      </w:r>
      <w:r w:rsidR="008E7FAA" w:rsidRPr="00DF2900">
        <w:rPr>
          <w:rStyle w:val="normaltextrun1"/>
          <w:b w:val="0"/>
          <w:i/>
          <w:sz w:val="20"/>
          <w:szCs w:val="20"/>
        </w:rPr>
        <w:t>Humans cannot live without the internet.</w:t>
      </w:r>
      <w:r w:rsidRPr="00DF2900">
        <w:rPr>
          <w:rStyle w:val="normaltextrun1"/>
          <w:b w:val="0"/>
          <w:i/>
          <w:sz w:val="20"/>
          <w:szCs w:val="20"/>
        </w:rPr>
        <w:t>”</w:t>
      </w:r>
      <w:r w:rsidR="008E7FAA" w:rsidRPr="00DF2900">
        <w:rPr>
          <w:rStyle w:val="eop"/>
          <w:b w:val="0"/>
          <w:i/>
          <w:sz w:val="20"/>
          <w:szCs w:val="20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0D38BD" w14:paraId="15C25EB6" w14:textId="77777777" w:rsidTr="00C0405D">
        <w:tc>
          <w:tcPr>
            <w:tcW w:w="425" w:type="dxa"/>
          </w:tcPr>
          <w:p w14:paraId="3FEC01B5" w14:textId="77777777" w:rsidR="000D38BD" w:rsidRDefault="000D38B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C0A649A" w14:textId="77777777" w:rsidR="000D38BD" w:rsidRPr="00A96F8A" w:rsidRDefault="000D38BD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5CB81BC5" w14:textId="77777777" w:rsidR="008E7FAA" w:rsidRPr="008B01A6" w:rsidRDefault="008E7FAA" w:rsidP="008E7FAA">
      <w:pPr>
        <w:rPr>
          <w:sz w:val="10"/>
          <w:lang w:val="en-US"/>
        </w:rPr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0D38BD" w14:paraId="145159FA" w14:textId="77777777" w:rsidTr="005C616B">
        <w:trPr>
          <w:trHeight w:val="313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1E0E427D" w14:textId="77777777" w:rsidR="000D38BD" w:rsidRPr="00A96F8A" w:rsidRDefault="000D38BD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24197ACC" w14:textId="77777777" w:rsidR="000D38BD" w:rsidRPr="00A96F8A" w:rsidRDefault="000D38BD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00889F3B" w14:textId="77777777" w:rsidR="000D38BD" w:rsidRPr="00A96F8A" w:rsidRDefault="000D38BD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0FF58080" w14:textId="77777777" w:rsidR="00A96F8A" w:rsidRPr="00797117" w:rsidRDefault="00A96F8A" w:rsidP="00797117">
      <w:pPr>
        <w:rPr>
          <w:sz w:val="2"/>
          <w:szCs w:val="2"/>
        </w:rPr>
      </w:pPr>
    </w:p>
    <w:sectPr w:rsidR="00A96F8A" w:rsidRPr="00797117" w:rsidSect="00251764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68A5D" w14:textId="77777777" w:rsidR="00556F0A" w:rsidRDefault="00556F0A" w:rsidP="007D4E1E">
      <w:r>
        <w:separator/>
      </w:r>
    </w:p>
  </w:endnote>
  <w:endnote w:type="continuationSeparator" w:id="0">
    <w:p w14:paraId="6199F0A2" w14:textId="77777777" w:rsidR="00556F0A" w:rsidRDefault="00556F0A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C8D" w14:textId="4EA89783" w:rsidR="002138CC" w:rsidRPr="009C3AE4" w:rsidRDefault="00556F0A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99749649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B700C8" w:rsidRPr="006D5A97">
          <w:rPr>
            <w:b/>
            <w:bCs/>
            <w:i/>
            <w:iCs/>
            <w:lang w:val="en-US"/>
          </w:rPr>
          <w:t>AMERICAN THINK</w:t>
        </w:r>
      </w:sdtContent>
    </w:sdt>
    <w:r w:rsidR="002138CC" w:rsidRPr="006D5A97">
      <w:rPr>
        <w:b/>
        <w:bCs/>
        <w:i/>
        <w:iCs/>
      </w:rPr>
      <w:t xml:space="preserve"> 2</w:t>
    </w:r>
    <w:r w:rsidR="002138CC" w:rsidRPr="006D5A97">
      <w:rPr>
        <w:b/>
        <w:bCs/>
        <w:i/>
        <w:iCs/>
        <w:vertAlign w:val="superscript"/>
      </w:rPr>
      <w:t>nd</w:t>
    </w:r>
    <w:r w:rsidR="002138CC" w:rsidRPr="006D5A97">
      <w:rPr>
        <w:b/>
        <w:bCs/>
        <w:i/>
        <w:iCs/>
      </w:rPr>
      <w:t xml:space="preserve"> Edition</w:t>
    </w:r>
    <w:r w:rsidR="002138CC">
      <w:t xml:space="preserve">  </w:t>
    </w:r>
    <w:sdt>
      <w:sdtPr>
        <w:alias w:val="Subject"/>
        <w:tag w:val=""/>
        <w:id w:val="38253927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100832720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E7FAA">
          <w:t>Skills Test 7 Extension</w:t>
        </w:r>
      </w:sdtContent>
    </w:sdt>
    <w:r w:rsidR="002138CC">
      <w:ptab w:relativeTo="margin" w:alignment="center" w:leader="none"/>
    </w:r>
    <w:r w:rsidR="00720FDF">
      <w:t xml:space="preserve">    </w:t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C6797B">
      <w:rPr>
        <w:rStyle w:val="TitleChar"/>
        <w:sz w:val="20"/>
        <w:szCs w:val="20"/>
      </w:rPr>
      <w:t>2022</w:t>
    </w:r>
    <w:proofErr w:type="gramEnd"/>
    <w:r w:rsidR="00AF79C7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AF79C7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04A81" w14:textId="77777777" w:rsidR="00556F0A" w:rsidRDefault="00556F0A" w:rsidP="007D4E1E">
      <w:r>
        <w:separator/>
      </w:r>
    </w:p>
  </w:footnote>
  <w:footnote w:type="continuationSeparator" w:id="0">
    <w:p w14:paraId="3A733258" w14:textId="77777777" w:rsidR="00556F0A" w:rsidRDefault="00556F0A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3D30" w14:textId="700870A7" w:rsidR="002138CC" w:rsidRDefault="003427CF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0ED6B1C7" wp14:editId="53C70562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62594A" w14:textId="4699AEE6" w:rsidR="00B3087B" w:rsidRPr="00287928" w:rsidRDefault="00556F0A" w:rsidP="00B3087B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B3087B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D6B1C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" stroked="f">
              <v:path arrowok="t"/>
              <v:textbox>
                <w:txbxContent>
                  <w:p w14:paraId="7862594A" w14:textId="4699AEE6" w:rsidR="00B3087B" w:rsidRPr="00287928" w:rsidRDefault="007E603E" w:rsidP="00B3087B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B3087B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6FF59975" wp14:editId="1526702C">
              <wp:simplePos x="0" y="0"/>
              <wp:positionH relativeFrom="column">
                <wp:posOffset>2642870</wp:posOffset>
              </wp:positionH>
              <wp:positionV relativeFrom="paragraph">
                <wp:posOffset>241935</wp:posOffset>
              </wp:positionV>
              <wp:extent cx="1623695" cy="424180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DF577C" w14:textId="77777777" w:rsidR="002138CC" w:rsidRPr="00CC045F" w:rsidRDefault="002138CC" w:rsidP="00CC045F">
                          <w:pPr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F59975" id="Text Box 2" o:spid="_x0000_s1027" type="#_x0000_t202" style="position:absolute;margin-left:208.1pt;margin-top:19.0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" stroked="f">
              <v:textbox>
                <w:txbxContent>
                  <w:p w14:paraId="72DF577C" w14:textId="77777777" w:rsidR="002138CC" w:rsidRPr="00CC045F" w:rsidRDefault="002138CC" w:rsidP="00CC045F">
                    <w:pPr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2EEE6372" wp14:editId="7EAA0D37">
              <wp:simplePos x="0" y="0"/>
              <wp:positionH relativeFrom="column">
                <wp:posOffset>5430520</wp:posOffset>
              </wp:positionH>
              <wp:positionV relativeFrom="paragraph">
                <wp:posOffset>224790</wp:posOffset>
              </wp:positionV>
              <wp:extent cx="1595120" cy="452120"/>
              <wp:effectExtent l="0" t="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568657561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25DCC423" w14:textId="77777777" w:rsidR="002138CC" w:rsidRDefault="002138CC" w:rsidP="00D10F23">
                              <w:pPr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EE6372" id="Text Box 3" o:spid="_x0000_s1028" type="#_x0000_t202" style="position:absolute;margin-left:427.6pt;margin-top:17.7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568657561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25DCC423" w14:textId="77777777" w:rsidR="002138CC" w:rsidRDefault="002138CC" w:rsidP="00D10F23">
                        <w:pPr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816EFEE" wp14:editId="5CC9F0E3">
              <wp:simplePos x="0" y="0"/>
              <wp:positionH relativeFrom="column">
                <wp:posOffset>3173730</wp:posOffset>
              </wp:positionH>
              <wp:positionV relativeFrom="page">
                <wp:posOffset>561975</wp:posOffset>
              </wp:positionV>
              <wp:extent cx="3761105" cy="483235"/>
              <wp:effectExtent l="0" t="0" r="0" b="0"/>
              <wp:wrapSquare wrapText="bothSides"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761105" cy="4832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188659854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E63ADE8" w14:textId="77777777" w:rsidR="002138CC" w:rsidRPr="007B2585" w:rsidRDefault="008E7FAA" w:rsidP="007B2585">
                              <w:pPr>
                                <w:pStyle w:val="Title"/>
                              </w:pPr>
                              <w:r>
                                <w:t>Skills Test 7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16EFEE" id="_x0000_s1029" type="#_x0000_t202" style="position:absolute;margin-left:249.9pt;margin-top:44.25pt;width:296.15pt;height:38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" stroked="f">
              <v:path arrowok="t"/>
              <v:textbox style="mso-fit-shape-to-text:t">
                <w:txbxContent>
                  <w:sdt>
                    <w:sdtPr>
                      <w:alias w:val="Title"/>
                      <w:tag w:val=""/>
                      <w:id w:val="188659854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E63ADE8" w14:textId="77777777" w:rsidR="002138CC" w:rsidRPr="007B2585" w:rsidRDefault="008E7FAA" w:rsidP="007B2585">
                        <w:pPr>
                          <w:pStyle w:val="Title"/>
                        </w:pPr>
                        <w:r>
                          <w:t>Skills Test 7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72760F" wp14:editId="4A2B22AF">
              <wp:simplePos x="0" y="0"/>
              <wp:positionH relativeFrom="column">
                <wp:posOffset>33655</wp:posOffset>
              </wp:positionH>
              <wp:positionV relativeFrom="paragraph">
                <wp:posOffset>1052830</wp:posOffset>
              </wp:positionV>
              <wp:extent cx="6794500" cy="356235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00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D47718F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72760F" id="Text Box 4" o:spid="_x0000_s1030" style="position:absolute;margin-left:2.65pt;margin-top:82.9pt;width:53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" fillcolor="window" strokeweight=".5pt">
              <v:path arrowok="t"/>
              <v:textbox>
                <w:txbxContent>
                  <w:p w14:paraId="7D47718F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13F56"/>
    <w:multiLevelType w:val="hybridMultilevel"/>
    <w:tmpl w:val="28EC59AC"/>
    <w:lvl w:ilvl="0" w:tplc="EDDEF8AA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E172A"/>
    <w:multiLevelType w:val="hybridMultilevel"/>
    <w:tmpl w:val="2EEC9A8E"/>
    <w:lvl w:ilvl="0" w:tplc="CA4A1460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41EF1"/>
    <w:multiLevelType w:val="hybridMultilevel"/>
    <w:tmpl w:val="5BBE05D2"/>
    <w:lvl w:ilvl="0" w:tplc="652CB76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A6DE2"/>
    <w:multiLevelType w:val="hybridMultilevel"/>
    <w:tmpl w:val="984AFA88"/>
    <w:lvl w:ilvl="0" w:tplc="DB0CD8E6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DED"/>
    <w:multiLevelType w:val="hybridMultilevel"/>
    <w:tmpl w:val="3DC626C2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6852F0A"/>
    <w:multiLevelType w:val="hybridMultilevel"/>
    <w:tmpl w:val="B5E49A14"/>
    <w:lvl w:ilvl="0" w:tplc="BB960F98">
      <w:numFmt w:val="bullet"/>
      <w:lvlText w:val="•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BC326D"/>
    <w:multiLevelType w:val="hybridMultilevel"/>
    <w:tmpl w:val="587A9AB6"/>
    <w:lvl w:ilvl="0" w:tplc="426EC0E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97091"/>
    <w:multiLevelType w:val="hybridMultilevel"/>
    <w:tmpl w:val="89BC7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FAA"/>
    <w:rsid w:val="000247D2"/>
    <w:rsid w:val="00031A6C"/>
    <w:rsid w:val="00053EB0"/>
    <w:rsid w:val="0006416F"/>
    <w:rsid w:val="00071F30"/>
    <w:rsid w:val="00074444"/>
    <w:rsid w:val="000859EB"/>
    <w:rsid w:val="000A0488"/>
    <w:rsid w:val="000A0B19"/>
    <w:rsid w:val="000A68DD"/>
    <w:rsid w:val="000C3E34"/>
    <w:rsid w:val="000D2177"/>
    <w:rsid w:val="000D38BD"/>
    <w:rsid w:val="000F085C"/>
    <w:rsid w:val="00122040"/>
    <w:rsid w:val="00124858"/>
    <w:rsid w:val="00130EE5"/>
    <w:rsid w:val="00191D02"/>
    <w:rsid w:val="001A7607"/>
    <w:rsid w:val="001B5DE0"/>
    <w:rsid w:val="001D4635"/>
    <w:rsid w:val="002138CC"/>
    <w:rsid w:val="002353AA"/>
    <w:rsid w:val="00251764"/>
    <w:rsid w:val="00276F51"/>
    <w:rsid w:val="00287928"/>
    <w:rsid w:val="00296891"/>
    <w:rsid w:val="002D659C"/>
    <w:rsid w:val="0031651D"/>
    <w:rsid w:val="00327D7F"/>
    <w:rsid w:val="003427CF"/>
    <w:rsid w:val="00367F51"/>
    <w:rsid w:val="00380422"/>
    <w:rsid w:val="003828D1"/>
    <w:rsid w:val="003D1F75"/>
    <w:rsid w:val="003F1BB3"/>
    <w:rsid w:val="003F7E49"/>
    <w:rsid w:val="00430078"/>
    <w:rsid w:val="00430C14"/>
    <w:rsid w:val="00455EA3"/>
    <w:rsid w:val="00463DFD"/>
    <w:rsid w:val="00464330"/>
    <w:rsid w:val="00471407"/>
    <w:rsid w:val="00482BF1"/>
    <w:rsid w:val="004A338D"/>
    <w:rsid w:val="004B08E6"/>
    <w:rsid w:val="004D333C"/>
    <w:rsid w:val="004F5A01"/>
    <w:rsid w:val="00550B3D"/>
    <w:rsid w:val="00556F0A"/>
    <w:rsid w:val="0057318B"/>
    <w:rsid w:val="005A0E8F"/>
    <w:rsid w:val="005C383C"/>
    <w:rsid w:val="005C616B"/>
    <w:rsid w:val="00621DA9"/>
    <w:rsid w:val="00625E5D"/>
    <w:rsid w:val="00635504"/>
    <w:rsid w:val="0065099D"/>
    <w:rsid w:val="0065794F"/>
    <w:rsid w:val="00663331"/>
    <w:rsid w:val="00681884"/>
    <w:rsid w:val="00686B00"/>
    <w:rsid w:val="006A179C"/>
    <w:rsid w:val="006D4485"/>
    <w:rsid w:val="006D5A97"/>
    <w:rsid w:val="00705EF8"/>
    <w:rsid w:val="00720FDF"/>
    <w:rsid w:val="007425AD"/>
    <w:rsid w:val="007478AC"/>
    <w:rsid w:val="00754A36"/>
    <w:rsid w:val="007565ED"/>
    <w:rsid w:val="007667E7"/>
    <w:rsid w:val="00783A7A"/>
    <w:rsid w:val="00785D4E"/>
    <w:rsid w:val="00797117"/>
    <w:rsid w:val="007A2138"/>
    <w:rsid w:val="007B2585"/>
    <w:rsid w:val="007D4E1E"/>
    <w:rsid w:val="007D5EE9"/>
    <w:rsid w:val="007E603E"/>
    <w:rsid w:val="00802ADD"/>
    <w:rsid w:val="008046F3"/>
    <w:rsid w:val="0081797A"/>
    <w:rsid w:val="00824255"/>
    <w:rsid w:val="00824947"/>
    <w:rsid w:val="00831F8A"/>
    <w:rsid w:val="008572DE"/>
    <w:rsid w:val="008B01A6"/>
    <w:rsid w:val="008E7FAA"/>
    <w:rsid w:val="009179C8"/>
    <w:rsid w:val="00941839"/>
    <w:rsid w:val="009764AB"/>
    <w:rsid w:val="009966B3"/>
    <w:rsid w:val="009A0575"/>
    <w:rsid w:val="009A38C0"/>
    <w:rsid w:val="009B2302"/>
    <w:rsid w:val="009B40F6"/>
    <w:rsid w:val="009B610D"/>
    <w:rsid w:val="009C0F97"/>
    <w:rsid w:val="009C3AE4"/>
    <w:rsid w:val="009F6F38"/>
    <w:rsid w:val="00A02A51"/>
    <w:rsid w:val="00A45E32"/>
    <w:rsid w:val="00A45FE2"/>
    <w:rsid w:val="00A550A2"/>
    <w:rsid w:val="00A63F41"/>
    <w:rsid w:val="00A67FF8"/>
    <w:rsid w:val="00A7348C"/>
    <w:rsid w:val="00A96F8A"/>
    <w:rsid w:val="00AB623F"/>
    <w:rsid w:val="00AC6566"/>
    <w:rsid w:val="00AE457F"/>
    <w:rsid w:val="00AF54E4"/>
    <w:rsid w:val="00AF5D35"/>
    <w:rsid w:val="00AF79C7"/>
    <w:rsid w:val="00B3087B"/>
    <w:rsid w:val="00B3501E"/>
    <w:rsid w:val="00B503AE"/>
    <w:rsid w:val="00B542F0"/>
    <w:rsid w:val="00B555E8"/>
    <w:rsid w:val="00B5696E"/>
    <w:rsid w:val="00B60117"/>
    <w:rsid w:val="00B649A5"/>
    <w:rsid w:val="00B700C8"/>
    <w:rsid w:val="00B7189C"/>
    <w:rsid w:val="00B83596"/>
    <w:rsid w:val="00B94B89"/>
    <w:rsid w:val="00BC2F79"/>
    <w:rsid w:val="00BF4F64"/>
    <w:rsid w:val="00C014DE"/>
    <w:rsid w:val="00C31212"/>
    <w:rsid w:val="00C54167"/>
    <w:rsid w:val="00C6797B"/>
    <w:rsid w:val="00CB22D3"/>
    <w:rsid w:val="00CB66BC"/>
    <w:rsid w:val="00CC045F"/>
    <w:rsid w:val="00CD6485"/>
    <w:rsid w:val="00CE7C60"/>
    <w:rsid w:val="00CF731F"/>
    <w:rsid w:val="00D016E8"/>
    <w:rsid w:val="00D10E82"/>
    <w:rsid w:val="00D10F23"/>
    <w:rsid w:val="00D544C1"/>
    <w:rsid w:val="00D57E9A"/>
    <w:rsid w:val="00D61820"/>
    <w:rsid w:val="00D708CA"/>
    <w:rsid w:val="00D84E24"/>
    <w:rsid w:val="00DC550E"/>
    <w:rsid w:val="00DD3E17"/>
    <w:rsid w:val="00DD555A"/>
    <w:rsid w:val="00DE66CA"/>
    <w:rsid w:val="00DF0AB6"/>
    <w:rsid w:val="00DF2900"/>
    <w:rsid w:val="00E012CA"/>
    <w:rsid w:val="00E24071"/>
    <w:rsid w:val="00E61B30"/>
    <w:rsid w:val="00E638ED"/>
    <w:rsid w:val="00E813EB"/>
    <w:rsid w:val="00E8273E"/>
    <w:rsid w:val="00E95343"/>
    <w:rsid w:val="00EC3F2C"/>
    <w:rsid w:val="00EE4252"/>
    <w:rsid w:val="00EE463E"/>
    <w:rsid w:val="00EF4088"/>
    <w:rsid w:val="00F03E01"/>
    <w:rsid w:val="00F51FCA"/>
    <w:rsid w:val="00F52A6B"/>
    <w:rsid w:val="00F61E1B"/>
    <w:rsid w:val="00F85DA7"/>
    <w:rsid w:val="00F9192E"/>
    <w:rsid w:val="00F95A9B"/>
    <w:rsid w:val="00FA1087"/>
    <w:rsid w:val="00FD1DA4"/>
    <w:rsid w:val="00FD7FAD"/>
    <w:rsid w:val="00FF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BD4A0"/>
  <w15:docId w15:val="{6B0EA7C5-042A-4F8C-8D10-E0196CC5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F6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0F6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9B40F6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9B40F6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9B40F6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B40F6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40F6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9B40F6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B40F6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9B40F6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9B40F6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9B40F6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9B40F6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9B40F6"/>
  </w:style>
  <w:style w:type="paragraph" w:customStyle="1" w:styleId="Normaldialogue2">
    <w:name w:val="Normal dialogue 2"/>
    <w:basedOn w:val="Normal"/>
    <w:link w:val="Normaldialogue2Char"/>
    <w:qFormat/>
    <w:rsid w:val="009B40F6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9B40F6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9B40F6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9B40F6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9B40F6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9B40F6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9B40F6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9B40F6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9B40F6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9B40F6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9B40F6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9B40F6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9B40F6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9B40F6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9B40F6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9B40F6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9B40F6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9B40F6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9B40F6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9B40F6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9B40F6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9B40F6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9B40F6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9B40F6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9B40F6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9B40F6"/>
  </w:style>
  <w:style w:type="paragraph" w:customStyle="1" w:styleId="checkbox">
    <w:name w:val="checkbox"/>
    <w:basedOn w:val="Normal"/>
    <w:link w:val="checkboxChar"/>
    <w:qFormat/>
    <w:rsid w:val="009B40F6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9B40F6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9B40F6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9B40F6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9B40F6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9B40F6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9B40F6"/>
    <w:rPr>
      <w:rFonts w:ascii="Helvetica" w:hAnsi="Helvetica" w:cs="Helvetica"/>
      <w:b/>
      <w:bCs/>
      <w:sz w:val="18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E7FAA"/>
    <w:rPr>
      <w:color w:val="0563C1"/>
      <w:u w:val="single"/>
    </w:rPr>
  </w:style>
  <w:style w:type="paragraph" w:customStyle="1" w:styleId="paragraph">
    <w:name w:val="paragraph"/>
    <w:basedOn w:val="Normal"/>
    <w:rsid w:val="008E7FAA"/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spellingerror">
    <w:name w:val="spellingerror"/>
    <w:basedOn w:val="DefaultParagraphFont"/>
    <w:rsid w:val="008E7FAA"/>
  </w:style>
  <w:style w:type="character" w:customStyle="1" w:styleId="contextualspellingandgrammarerror">
    <w:name w:val="contextualspellingandgrammarerror"/>
    <w:basedOn w:val="DefaultParagraphFont"/>
    <w:rsid w:val="008E7FAA"/>
  </w:style>
  <w:style w:type="character" w:customStyle="1" w:styleId="advancedproofingissue">
    <w:name w:val="advancedproofingissue"/>
    <w:basedOn w:val="DefaultParagraphFont"/>
    <w:rsid w:val="008E7FAA"/>
  </w:style>
  <w:style w:type="character" w:customStyle="1" w:styleId="normaltextrun1">
    <w:name w:val="normaltextrun1"/>
    <w:basedOn w:val="DefaultParagraphFont"/>
    <w:rsid w:val="008E7FAA"/>
  </w:style>
  <w:style w:type="character" w:customStyle="1" w:styleId="eop">
    <w:name w:val="eop"/>
    <w:basedOn w:val="DefaultParagraphFont"/>
    <w:rsid w:val="008E7FAA"/>
  </w:style>
  <w:style w:type="character" w:customStyle="1" w:styleId="scxw110309587">
    <w:name w:val="scxw110309587"/>
    <w:basedOn w:val="DefaultParagraphFont"/>
    <w:rsid w:val="008E7FAA"/>
  </w:style>
  <w:style w:type="character" w:customStyle="1" w:styleId="pagebreaktextspan2">
    <w:name w:val="pagebreaktextspan2"/>
    <w:basedOn w:val="DefaultParagraphFont"/>
    <w:rsid w:val="008E7FAA"/>
    <w:rPr>
      <w:shd w:val="clear" w:color="auto" w:fill="FFFFFF"/>
    </w:rPr>
  </w:style>
  <w:style w:type="character" w:styleId="CommentReference">
    <w:name w:val="annotation reference"/>
    <w:basedOn w:val="DefaultParagraphFont"/>
    <w:uiPriority w:val="99"/>
    <w:semiHidden/>
    <w:unhideWhenUsed/>
    <w:rsid w:val="00E813EB"/>
    <w:rPr>
      <w:sz w:val="16"/>
      <w:szCs w:val="16"/>
    </w:rPr>
  </w:style>
  <w:style w:type="paragraph" w:styleId="Revision">
    <w:name w:val="Revision"/>
    <w:hidden/>
    <w:uiPriority w:val="99"/>
    <w:semiHidden/>
    <w:rsid w:val="00F61E1B"/>
    <w:pPr>
      <w:spacing w:after="0" w:line="240" w:lineRule="auto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2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82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73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97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4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72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154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174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272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99098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696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027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030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284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051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6339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9443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3299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465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031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05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41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09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8173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1196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3277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147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3462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3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1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1974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1916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3524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4240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9093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8116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494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6357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9202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9558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3081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5509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1917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8234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8807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1782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8723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6411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5921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1411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5679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7636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516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2597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8528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4148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8556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8351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497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189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731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62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903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7143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576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360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9376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3143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614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705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9351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4251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1113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2346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6498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6886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441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552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273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3931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0201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290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7791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9124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139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6281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3262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3479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5740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377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887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0519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475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0765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2995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888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5378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775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9742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9849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491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7264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103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3535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2049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8582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9504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0820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7156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65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2918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0787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52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4580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7270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0682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2183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8608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3169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7361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342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9985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1553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249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5997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2464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8565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7532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6022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844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2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1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05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33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73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01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56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697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242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0306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069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331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9355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45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6514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95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562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4374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9630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1792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8482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8398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841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7989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0726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6844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2331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6759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103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736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4362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0488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432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15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8091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7321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6413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004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9001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18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1134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0375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2220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515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3648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1837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971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778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5601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620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7859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711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703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1785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780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6769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451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3306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8574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617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567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621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2975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4987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4680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673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340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208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2617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4991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6585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2954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4177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1835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623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1951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7606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0564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6219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61371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9411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2100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7882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0392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7133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5034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5945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6947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781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856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76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005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5365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566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8823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500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3579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7528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6828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6109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065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41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6895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1823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4711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936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3791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3466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4862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84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0171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7766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9220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7505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7423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0695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94674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9957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6492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70431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385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5888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5474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716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5009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2783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908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519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0991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0453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lennon\Desktop\Test%20Template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101A3-21ED-4DC6-AEA6-1624D93A9942}"/>
</file>

<file path=customXml/itemProps2.xml><?xml version="1.0" encoding="utf-8"?>
<ds:datastoreItem xmlns:ds="http://schemas.openxmlformats.org/officeDocument/2006/customXml" ds:itemID="{B3E79024-4ED2-4C33-BBBC-C88C01A54D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C:\Users\jglennon\Desktop\Test Template single column.dotm</Template>
  <TotalTime>2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7 Extension</vt:lpstr>
    </vt:vector>
  </TitlesOfParts>
  <Company>Cambridge University Press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7 Extension</dc:title>
  <dc:subject>Level 1</dc:subject>
  <dc:creator>Jade Glennon</dc:creator>
  <cp:keywords/>
  <dc:description/>
  <cp:lastModifiedBy>Liz Nelson</cp:lastModifiedBy>
  <cp:revision>2</cp:revision>
  <dcterms:created xsi:type="dcterms:W3CDTF">2021-09-17T08:54:00Z</dcterms:created>
  <dcterms:modified xsi:type="dcterms:W3CDTF">2021-09-17T08:54:00Z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